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8D" w:rsidRPr="00A713FC" w:rsidRDefault="00481D8D" w:rsidP="00A713FC">
      <w:pPr>
        <w:pStyle w:val="Title"/>
        <w:rPr>
          <w:b w:val="0"/>
          <w:bCs w:val="0"/>
          <w:sz w:val="24"/>
          <w:szCs w:val="24"/>
        </w:rPr>
      </w:pPr>
      <w:r w:rsidRPr="00A713FC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481D8D" w:rsidRPr="00A713FC" w:rsidRDefault="00481D8D" w:rsidP="00A713FC">
      <w:pPr>
        <w:rPr>
          <w:sz w:val="24"/>
          <w:szCs w:val="24"/>
        </w:rPr>
      </w:pPr>
    </w:p>
    <w:p w:rsidR="00481D8D" w:rsidRPr="00A713FC" w:rsidRDefault="00481D8D" w:rsidP="00A713FC">
      <w:pPr>
        <w:pStyle w:val="Heading3"/>
      </w:pPr>
      <w:r w:rsidRPr="00A713FC">
        <w:t xml:space="preserve">КОМИТЕТ ПО УПРАВЛЕНИЮ ИМУЩЕСТВОМ </w:t>
      </w:r>
    </w:p>
    <w:p w:rsidR="00481D8D" w:rsidRPr="00A713FC" w:rsidRDefault="00481D8D" w:rsidP="00A713FC">
      <w:pPr>
        <w:pStyle w:val="Heading6"/>
        <w:rPr>
          <w:b/>
          <w:bCs/>
          <w:sz w:val="24"/>
          <w:szCs w:val="24"/>
        </w:rPr>
      </w:pPr>
      <w:r w:rsidRPr="00A713FC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481D8D" w:rsidRDefault="00481D8D" w:rsidP="00A713FC">
      <w:pPr>
        <w:jc w:val="center"/>
      </w:pPr>
    </w:p>
    <w:p w:rsidR="00481D8D" w:rsidRPr="00A713FC" w:rsidRDefault="00481D8D" w:rsidP="00A713FC">
      <w:pPr>
        <w:jc w:val="center"/>
        <w:rPr>
          <w:b/>
          <w:bCs/>
          <w:sz w:val="32"/>
          <w:szCs w:val="32"/>
        </w:rPr>
      </w:pPr>
      <w:r w:rsidRPr="00A713FC">
        <w:rPr>
          <w:b/>
          <w:bCs/>
          <w:sz w:val="32"/>
          <w:szCs w:val="32"/>
        </w:rPr>
        <w:t>Р А С П О Р Я Ж Е Н И Е</w:t>
      </w:r>
    </w:p>
    <w:p w:rsidR="00481D8D" w:rsidRDefault="00481D8D" w:rsidP="00A713FC">
      <w:pPr>
        <w:jc w:val="center"/>
        <w:rPr>
          <w:b/>
          <w:bCs/>
          <w:sz w:val="40"/>
          <w:szCs w:val="40"/>
        </w:rPr>
      </w:pPr>
    </w:p>
    <w:p w:rsidR="00481D8D" w:rsidRDefault="00481D8D" w:rsidP="00A713FC">
      <w:pPr>
        <w:jc w:val="center"/>
        <w:rPr>
          <w:sz w:val="10"/>
          <w:szCs w:val="10"/>
        </w:rPr>
      </w:pPr>
    </w:p>
    <w:p w:rsidR="00481D8D" w:rsidRPr="00EA177D" w:rsidRDefault="00481D8D" w:rsidP="00422CEE">
      <w:pPr>
        <w:pStyle w:val="Heading4"/>
      </w:pPr>
      <w:r w:rsidRPr="008B747A">
        <w:rPr>
          <w:sz w:val="22"/>
          <w:szCs w:val="22"/>
          <w:u w:val="single"/>
        </w:rPr>
        <w:t>«</w:t>
      </w:r>
      <w:r>
        <w:rPr>
          <w:sz w:val="22"/>
          <w:szCs w:val="22"/>
          <w:u w:val="single"/>
        </w:rPr>
        <w:t>22</w:t>
      </w:r>
      <w:r w:rsidRPr="00A713FC">
        <w:rPr>
          <w:sz w:val="22"/>
          <w:szCs w:val="22"/>
          <w:u w:val="single"/>
        </w:rPr>
        <w:t xml:space="preserve">» </w:t>
      </w:r>
      <w:r>
        <w:rPr>
          <w:sz w:val="22"/>
          <w:szCs w:val="22"/>
          <w:u w:val="single"/>
        </w:rPr>
        <w:t xml:space="preserve">декабря  </w:t>
      </w:r>
      <w:r w:rsidRPr="00A713FC">
        <w:rPr>
          <w:sz w:val="22"/>
          <w:szCs w:val="22"/>
          <w:u w:val="single"/>
        </w:rPr>
        <w:t xml:space="preserve">2015 года </w:t>
      </w:r>
      <w:r w:rsidRPr="002A22D3">
        <w:rPr>
          <w:sz w:val="22"/>
          <w:szCs w:val="22"/>
        </w:rPr>
        <w:t xml:space="preserve">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</w:t>
      </w:r>
      <w:r w:rsidRPr="002A22D3">
        <w:rPr>
          <w:sz w:val="22"/>
          <w:szCs w:val="22"/>
        </w:rPr>
        <w:t xml:space="preserve"> </w:t>
      </w:r>
      <w:r w:rsidRPr="00EA177D">
        <w:t xml:space="preserve">№ </w:t>
      </w:r>
      <w:r w:rsidRPr="001A71FC">
        <w:rPr>
          <w:u w:val="single"/>
        </w:rPr>
        <w:t>499</w:t>
      </w:r>
    </w:p>
    <w:p w:rsidR="00481D8D" w:rsidRPr="002A22D3" w:rsidRDefault="00481D8D">
      <w:pPr>
        <w:jc w:val="both"/>
        <w:rPr>
          <w:sz w:val="22"/>
          <w:szCs w:val="22"/>
        </w:rPr>
      </w:pPr>
    </w:p>
    <w:p w:rsidR="00481D8D" w:rsidRPr="002A22D3" w:rsidRDefault="00481D8D">
      <w:pPr>
        <w:jc w:val="both"/>
        <w:rPr>
          <w:sz w:val="22"/>
          <w:szCs w:val="22"/>
        </w:rPr>
      </w:pPr>
    </w:p>
    <w:p w:rsidR="00481D8D" w:rsidRPr="00494245" w:rsidRDefault="00481D8D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О порядке проведения аукциона</w:t>
      </w:r>
    </w:p>
    <w:p w:rsidR="00481D8D" w:rsidRPr="00494245" w:rsidRDefault="00481D8D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по продаже муниципального имущества</w:t>
      </w:r>
    </w:p>
    <w:p w:rsidR="00481D8D" w:rsidRPr="00494245" w:rsidRDefault="00481D8D" w:rsidP="00A427CE">
      <w:pPr>
        <w:pStyle w:val="Title"/>
        <w:ind w:firstLine="720"/>
        <w:jc w:val="both"/>
        <w:rPr>
          <w:b w:val="0"/>
          <w:bCs w:val="0"/>
          <w:sz w:val="24"/>
          <w:szCs w:val="24"/>
        </w:rPr>
      </w:pPr>
    </w:p>
    <w:p w:rsidR="00481D8D" w:rsidRPr="008B747A" w:rsidRDefault="00481D8D" w:rsidP="008B747A">
      <w:pPr>
        <w:ind w:firstLine="567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Комитет по управлению имуществом муниципального образования города Благовещенск (далее – Организатор торгов) в соответствии с постановлениями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расположен», от 27.05.2015 № 2081 «О проведении аукциона по продаже жилого помещения, расположенного по адресу  г. Благовещенск, ул. Нагорная, д. 5 кв. 3», распоряжением Комитета  от «14» сентября 2015 года  № 346 «О порядке проведения аукциона по продаже муниципального имущества».</w:t>
      </w:r>
    </w:p>
    <w:p w:rsidR="00481D8D" w:rsidRDefault="00481D8D" w:rsidP="002A57A9">
      <w:pPr>
        <w:ind w:firstLine="709"/>
        <w:jc w:val="both"/>
        <w:rPr>
          <w:sz w:val="24"/>
          <w:szCs w:val="24"/>
        </w:rPr>
      </w:pPr>
    </w:p>
    <w:p w:rsidR="00481D8D" w:rsidRPr="00494245" w:rsidRDefault="00481D8D" w:rsidP="002A57A9">
      <w:pPr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Назначить:</w:t>
      </w:r>
    </w:p>
    <w:p w:rsidR="00481D8D" w:rsidRPr="00494245" w:rsidRDefault="00481D8D" w:rsidP="002A57A9">
      <w:pPr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1.1. дату и время проведения аукциона  </w:t>
      </w:r>
      <w:r>
        <w:rPr>
          <w:sz w:val="24"/>
          <w:szCs w:val="24"/>
        </w:rPr>
        <w:t>«29»</w:t>
      </w:r>
      <w:r w:rsidRPr="004942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января </w:t>
      </w:r>
      <w:r w:rsidRPr="00494245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494245">
        <w:rPr>
          <w:sz w:val="24"/>
          <w:szCs w:val="24"/>
        </w:rPr>
        <w:t xml:space="preserve"> года в 10.00 часов по адресу: Комитет по управлению имуществом муниципального образования города Благовещенска, г. Благовещенск, ул. Б. Хмельницкого, 8/2, каб. 4.</w:t>
      </w:r>
    </w:p>
    <w:p w:rsidR="00481D8D" w:rsidRPr="00494245" w:rsidRDefault="00481D8D" w:rsidP="002A57A9">
      <w:pPr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1.2. заседание по определению участников аукциона на </w:t>
      </w:r>
      <w:r>
        <w:rPr>
          <w:sz w:val="24"/>
          <w:szCs w:val="24"/>
        </w:rPr>
        <w:t xml:space="preserve">«27» января </w:t>
      </w:r>
      <w:r w:rsidRPr="00494245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494245">
        <w:rPr>
          <w:sz w:val="24"/>
          <w:szCs w:val="24"/>
        </w:rPr>
        <w:t xml:space="preserve"> года в</w:t>
      </w:r>
      <w:r w:rsidRPr="00494245">
        <w:rPr>
          <w:color w:val="C0504D"/>
          <w:sz w:val="24"/>
          <w:szCs w:val="24"/>
        </w:rPr>
        <w:t xml:space="preserve"> </w:t>
      </w:r>
      <w:r w:rsidRPr="00494245">
        <w:rPr>
          <w:sz w:val="24"/>
          <w:szCs w:val="24"/>
        </w:rPr>
        <w:t>10.00 часов по адресу: Комитет по управлению имуществом муниципального образования города Благовещенска,  г. Благовещенск, ул. Б. Хмельницкого, 8/2, каб. 4.</w:t>
      </w:r>
    </w:p>
    <w:p w:rsidR="00481D8D" w:rsidRPr="00494245" w:rsidRDefault="00481D8D" w:rsidP="002A57A9">
      <w:pPr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2. Определить:</w:t>
      </w:r>
    </w:p>
    <w:p w:rsidR="00481D8D" w:rsidRDefault="00481D8D" w:rsidP="002A57A9">
      <w:pPr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2.1. предмет аукциона, начальную цену, размер задатка, шаг аукциона: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804"/>
        <w:gridCol w:w="1134"/>
        <w:gridCol w:w="1134"/>
        <w:gridCol w:w="942"/>
      </w:tblGrid>
      <w:tr w:rsidR="00481D8D" w:rsidRPr="00494245">
        <w:trPr>
          <w:trHeight w:val="1555"/>
        </w:trPr>
        <w:tc>
          <w:tcPr>
            <w:tcW w:w="534" w:type="dxa"/>
          </w:tcPr>
          <w:p w:rsidR="00481D8D" w:rsidRPr="00380FCB" w:rsidRDefault="00481D8D" w:rsidP="002D57CF">
            <w:pPr>
              <w:jc w:val="center"/>
            </w:pPr>
            <w:r w:rsidRPr="00380FCB">
              <w:t>№</w:t>
            </w:r>
          </w:p>
          <w:p w:rsidR="00481D8D" w:rsidRPr="00380FCB" w:rsidRDefault="00481D8D" w:rsidP="002D57CF">
            <w:pPr>
              <w:jc w:val="center"/>
            </w:pPr>
            <w:r w:rsidRPr="00380FCB">
              <w:t>лота</w:t>
            </w:r>
          </w:p>
          <w:p w:rsidR="00481D8D" w:rsidRPr="00494245" w:rsidRDefault="00481D8D" w:rsidP="002D57CF"/>
        </w:tc>
        <w:tc>
          <w:tcPr>
            <w:tcW w:w="6804" w:type="dxa"/>
          </w:tcPr>
          <w:p w:rsidR="00481D8D" w:rsidRPr="00380FCB" w:rsidRDefault="00481D8D" w:rsidP="002D57CF">
            <w:pPr>
              <w:jc w:val="center"/>
            </w:pPr>
            <w:r w:rsidRPr="00380FCB">
              <w:t>Наименование имущества, его характеристика</w:t>
            </w:r>
          </w:p>
        </w:tc>
        <w:tc>
          <w:tcPr>
            <w:tcW w:w="1134" w:type="dxa"/>
          </w:tcPr>
          <w:p w:rsidR="00481D8D" w:rsidRPr="00380FCB" w:rsidRDefault="00481D8D" w:rsidP="002D57CF">
            <w:pPr>
              <w:jc w:val="center"/>
            </w:pPr>
            <w:r w:rsidRPr="00380FCB">
              <w:t>Начальная цена (руб.)</w:t>
            </w:r>
          </w:p>
          <w:p w:rsidR="00481D8D" w:rsidRPr="00494245" w:rsidRDefault="00481D8D" w:rsidP="002D57CF">
            <w:pPr>
              <w:jc w:val="center"/>
            </w:pPr>
            <w:r w:rsidRPr="00380FCB">
              <w:t>без учета НДС 18%</w:t>
            </w:r>
          </w:p>
        </w:tc>
        <w:tc>
          <w:tcPr>
            <w:tcW w:w="1134" w:type="dxa"/>
          </w:tcPr>
          <w:p w:rsidR="00481D8D" w:rsidRPr="00380FCB" w:rsidRDefault="00481D8D" w:rsidP="002D57CF">
            <w:pPr>
              <w:jc w:val="center"/>
            </w:pPr>
            <w:r w:rsidRPr="00380FCB">
              <w:t>Размер задатка (руб.), НДС не облагается</w:t>
            </w:r>
          </w:p>
        </w:tc>
        <w:tc>
          <w:tcPr>
            <w:tcW w:w="942" w:type="dxa"/>
          </w:tcPr>
          <w:p w:rsidR="00481D8D" w:rsidRPr="00380FCB" w:rsidRDefault="00481D8D" w:rsidP="002D57CF">
            <w:pPr>
              <w:jc w:val="center"/>
            </w:pPr>
            <w:r w:rsidRPr="00380FCB">
              <w:t>Шаг аукциона (руб.)</w:t>
            </w:r>
          </w:p>
        </w:tc>
      </w:tr>
      <w:tr w:rsidR="00481D8D" w:rsidRPr="00494245">
        <w:trPr>
          <w:trHeight w:val="562"/>
        </w:trPr>
        <w:tc>
          <w:tcPr>
            <w:tcW w:w="534" w:type="dxa"/>
          </w:tcPr>
          <w:p w:rsidR="00481D8D" w:rsidRPr="00380FCB" w:rsidRDefault="00481D8D" w:rsidP="002D5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:rsidR="00481D8D" w:rsidRPr="00380FCB" w:rsidRDefault="00481D8D" w:rsidP="002D57CF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>Жилое помещение. Квартира, назначение: жилое, общей площадью 29,4 м</w:t>
            </w:r>
            <w:r w:rsidRPr="00380F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этаж 01, кадастровый </w:t>
            </w: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>номер 28:01:030011:645, расположенная по адресу: г. Благовещенск  ул. Нагорная, 5 кв. 3 (на основании заключения межведомственной комиссии по признанию помещения муниципального  жилищного фонда пригодным (непригодным) для проживания, и многоквартирного дома аварийным и подлежащим сносу № 57 от 12.10.2007 г. – помещение признано непригодным для проживания)</w:t>
            </w:r>
          </w:p>
        </w:tc>
        <w:tc>
          <w:tcPr>
            <w:tcW w:w="1134" w:type="dxa"/>
          </w:tcPr>
          <w:p w:rsidR="00481D8D" w:rsidRPr="00380FCB" w:rsidRDefault="00481D8D" w:rsidP="002D57CF">
            <w:pPr>
              <w:jc w:val="center"/>
              <w:rPr>
                <w:sz w:val="22"/>
                <w:szCs w:val="22"/>
              </w:rPr>
            </w:pPr>
            <w:r w:rsidRPr="00380FCB">
              <w:rPr>
                <w:sz w:val="22"/>
                <w:szCs w:val="22"/>
              </w:rPr>
              <w:t>458 000 рублей</w:t>
            </w:r>
          </w:p>
        </w:tc>
        <w:tc>
          <w:tcPr>
            <w:tcW w:w="1134" w:type="dxa"/>
          </w:tcPr>
          <w:p w:rsidR="00481D8D" w:rsidRPr="00380FCB" w:rsidRDefault="00481D8D" w:rsidP="002D57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91 6</w:t>
            </w:r>
            <w:r w:rsidRPr="00380FCB">
              <w:rPr>
                <w:sz w:val="22"/>
                <w:szCs w:val="22"/>
              </w:rPr>
              <w:t>00 рублей</w:t>
            </w:r>
          </w:p>
        </w:tc>
        <w:tc>
          <w:tcPr>
            <w:tcW w:w="942" w:type="dxa"/>
          </w:tcPr>
          <w:p w:rsidR="00481D8D" w:rsidRPr="00380FCB" w:rsidRDefault="00481D8D" w:rsidP="002D57CF">
            <w:pPr>
              <w:jc w:val="center"/>
              <w:rPr>
                <w:sz w:val="22"/>
                <w:szCs w:val="22"/>
              </w:rPr>
            </w:pPr>
            <w:r w:rsidRPr="00380FCB">
              <w:rPr>
                <w:sz w:val="22"/>
                <w:szCs w:val="22"/>
              </w:rPr>
              <w:t>20 000 рублей</w:t>
            </w:r>
          </w:p>
        </w:tc>
      </w:tr>
      <w:tr w:rsidR="00481D8D" w:rsidRPr="00494245">
        <w:trPr>
          <w:trHeight w:val="562"/>
        </w:trPr>
        <w:tc>
          <w:tcPr>
            <w:tcW w:w="534" w:type="dxa"/>
          </w:tcPr>
          <w:p w:rsidR="00481D8D" w:rsidRPr="00380FCB" w:rsidRDefault="00481D8D" w:rsidP="002D5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804" w:type="dxa"/>
          </w:tcPr>
          <w:p w:rsidR="00481D8D" w:rsidRPr="00380FCB" w:rsidRDefault="00481D8D" w:rsidP="002D57CF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>Многоквартирный жилой дом, 1- этажный, общая площадь 322,1 м</w:t>
            </w:r>
            <w:r w:rsidRPr="00380F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</w:t>
            </w: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 xml:space="preserve"> лит. АА1, адрес объекта: г. Благовещенск ул. Красноармейская, 152/1, кадастровый номер объекта 28:01:010127:29:10: 401:001:100806290:001.</w:t>
            </w:r>
          </w:p>
          <w:p w:rsidR="00481D8D" w:rsidRPr="00380FCB" w:rsidRDefault="00481D8D" w:rsidP="002D57CF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2 737 м</w:t>
            </w:r>
            <w:r w:rsidRPr="00380F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 ул. Красноармейская, кадастровый номер 28:01:010127:163. Рыночная стоимость земельного участка составляет 14 172 000  рублей, НДС не облагается, и не включается в цену продажи лота. </w:t>
            </w:r>
          </w:p>
          <w:p w:rsidR="00481D8D" w:rsidRPr="00380FCB" w:rsidRDefault="00481D8D" w:rsidP="002D57CF">
            <w:pPr>
              <w:pStyle w:val="ConsPlusNonformat"/>
              <w:widowControl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80FCB">
              <w:rPr>
                <w:rFonts w:ascii="Times New Roman" w:hAnsi="Times New Roman" w:cs="Times New Roman"/>
                <w:sz w:val="22"/>
                <w:szCs w:val="22"/>
              </w:rPr>
              <w:t>Здание относится к числу выявленных объектов культурного наследия «Частный дом», на основании приказа Комитета по культуре администрации Амурской области от 27.03.2000  № 28, в связи с чем, победитель аукциона обязан одновременно с договором купли-продажи заключить с министерством культуры и архивного дела Амурской области охранное обязательство (на основании заключения межведомственной комиссии по признанию помещения муниципального  жилищного фонда пригодным (непригодным) для проживания, и многоквартирного дома аварийным и подлежащим сносу № 64 от 20.09.2006 г. – помещение признано непригодным для проживания)</w:t>
            </w:r>
          </w:p>
        </w:tc>
        <w:tc>
          <w:tcPr>
            <w:tcW w:w="1134" w:type="dxa"/>
          </w:tcPr>
          <w:p w:rsidR="00481D8D" w:rsidRPr="00380FCB" w:rsidRDefault="00481D8D" w:rsidP="002D57CF">
            <w:pPr>
              <w:jc w:val="center"/>
              <w:rPr>
                <w:sz w:val="22"/>
                <w:szCs w:val="22"/>
              </w:rPr>
            </w:pPr>
            <w:r w:rsidRPr="00380FCB">
              <w:rPr>
                <w:sz w:val="22"/>
                <w:szCs w:val="22"/>
              </w:rPr>
              <w:t>2 969 000 рублей</w:t>
            </w:r>
          </w:p>
        </w:tc>
        <w:tc>
          <w:tcPr>
            <w:tcW w:w="1134" w:type="dxa"/>
          </w:tcPr>
          <w:p w:rsidR="00481D8D" w:rsidRPr="00380FCB" w:rsidRDefault="00481D8D" w:rsidP="002D57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593 8</w:t>
            </w:r>
            <w:r w:rsidRPr="00380FCB">
              <w:rPr>
                <w:sz w:val="22"/>
                <w:szCs w:val="22"/>
              </w:rPr>
              <w:t>00 рублей</w:t>
            </w:r>
          </w:p>
        </w:tc>
        <w:tc>
          <w:tcPr>
            <w:tcW w:w="942" w:type="dxa"/>
          </w:tcPr>
          <w:p w:rsidR="00481D8D" w:rsidRPr="00380FCB" w:rsidRDefault="00481D8D" w:rsidP="002D57CF">
            <w:pPr>
              <w:jc w:val="both"/>
              <w:rPr>
                <w:sz w:val="22"/>
                <w:szCs w:val="22"/>
              </w:rPr>
            </w:pPr>
            <w:r w:rsidRPr="00380FCB">
              <w:rPr>
                <w:sz w:val="22"/>
                <w:szCs w:val="22"/>
              </w:rPr>
              <w:t>100 000 рублей</w:t>
            </w:r>
          </w:p>
        </w:tc>
      </w:tr>
    </w:tbl>
    <w:p w:rsidR="00481D8D" w:rsidRDefault="00481D8D" w:rsidP="002A57A9">
      <w:pPr>
        <w:ind w:firstLine="709"/>
        <w:jc w:val="both"/>
        <w:rPr>
          <w:sz w:val="24"/>
          <w:szCs w:val="24"/>
        </w:rPr>
      </w:pP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8B747A">
        <w:rPr>
          <w:sz w:val="24"/>
          <w:szCs w:val="24"/>
        </w:rPr>
        <w:t>Способ приватизации муниципального имущества: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8B747A">
        <w:rPr>
          <w:sz w:val="24"/>
          <w:szCs w:val="24"/>
        </w:rPr>
        <w:t>Форма подачи предложений о цене муниципального имущества: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Предложения о цене государственного имущества заявляются участниками аукциона открыто в ходе проведения торгов (открытая форма подачи предложений о цене).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8B747A">
        <w:rPr>
          <w:sz w:val="24"/>
          <w:szCs w:val="24"/>
        </w:rPr>
        <w:t>Условия и сроки платежа, необходимые реквизиты счетов: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8B747A">
        <w:rPr>
          <w:color w:val="000000"/>
          <w:sz w:val="24"/>
          <w:szCs w:val="24"/>
        </w:rPr>
        <w:t xml:space="preserve">10 </w:t>
      </w:r>
      <w:r w:rsidRPr="008B747A">
        <w:rPr>
          <w:sz w:val="24"/>
          <w:szCs w:val="24"/>
        </w:rPr>
        <w:t>календарных  дней с даты подписания сторонами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481D8D" w:rsidRPr="008B747A" w:rsidRDefault="00481D8D" w:rsidP="008B747A">
      <w:pPr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Р/с № 40101810000000010003 в Отделение Благовещенск г. Благовещенск БИК 041012001, </w:t>
      </w:r>
      <w:r w:rsidRPr="008B747A">
        <w:rPr>
          <w:b/>
          <w:bCs/>
          <w:sz w:val="24"/>
          <w:szCs w:val="24"/>
        </w:rPr>
        <w:t>код платежа  012 114 02043 04 0000 410 (</w:t>
      </w:r>
      <w:r w:rsidRPr="008B747A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8B747A">
        <w:rPr>
          <w:b/>
          <w:bCs/>
          <w:sz w:val="24"/>
          <w:szCs w:val="24"/>
        </w:rPr>
        <w:t xml:space="preserve">код платежа 01211406024040000430 </w:t>
      </w:r>
      <w:r w:rsidRPr="008B747A">
        <w:rPr>
          <w:sz w:val="24"/>
          <w:szCs w:val="24"/>
        </w:rPr>
        <w:t>(для перечисления оплаты за земельные участки).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2.5. </w:t>
      </w:r>
      <w:r w:rsidRPr="008B747A">
        <w:rPr>
          <w:b/>
          <w:bCs/>
          <w:sz w:val="24"/>
          <w:szCs w:val="24"/>
        </w:rPr>
        <w:t>Размер задатка, срок и порядок его внесения, необходимые реквизиты счетов: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Для участия в аукционе претендент вносит задаток в соответствии с договором о задатке на счет Продавца. 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b/>
          <w:bCs/>
          <w:sz w:val="24"/>
          <w:szCs w:val="24"/>
          <w:u w:val="single"/>
        </w:rPr>
      </w:pPr>
      <w:r w:rsidRPr="008B747A">
        <w:rPr>
          <w:b/>
          <w:bCs/>
          <w:sz w:val="24"/>
          <w:szCs w:val="24"/>
        </w:rPr>
        <w:t xml:space="preserve">Срок перечисления задатка – не позднее  </w:t>
      </w:r>
      <w:r w:rsidRPr="008B747A">
        <w:rPr>
          <w:b/>
          <w:bCs/>
          <w:sz w:val="24"/>
          <w:szCs w:val="24"/>
          <w:u w:val="single"/>
        </w:rPr>
        <w:t>«25» января 2015  года.</w:t>
      </w:r>
    </w:p>
    <w:p w:rsidR="00481D8D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Договор о задатке заключается в порядке, предусмотренном статьей 428 Гражданского кодекса Российской Федерации. 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481D8D" w:rsidRPr="008B747A" w:rsidRDefault="00481D8D" w:rsidP="008B747A">
      <w:pPr>
        <w:ind w:firstLine="720"/>
        <w:rPr>
          <w:sz w:val="24"/>
          <w:szCs w:val="24"/>
        </w:rPr>
      </w:pPr>
      <w:r w:rsidRPr="008B747A">
        <w:rPr>
          <w:sz w:val="24"/>
          <w:szCs w:val="24"/>
        </w:rPr>
        <w:t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481D8D" w:rsidRPr="008B747A" w:rsidRDefault="00481D8D" w:rsidP="008B747A">
      <w:pPr>
        <w:ind w:firstLine="72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b/>
          <w:bCs/>
          <w:sz w:val="24"/>
          <w:szCs w:val="24"/>
          <w:u w:val="single"/>
        </w:rPr>
      </w:pPr>
      <w:r w:rsidRPr="008B747A">
        <w:rPr>
          <w:b/>
          <w:bCs/>
          <w:sz w:val="24"/>
          <w:szCs w:val="24"/>
          <w:u w:val="single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8B747A">
        <w:rPr>
          <w:sz w:val="24"/>
          <w:szCs w:val="24"/>
        </w:rPr>
        <w:t>Порядок, место, даты начала и окончания подачи заявок, предложений: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8B747A">
        <w:rPr>
          <w:b/>
          <w:bCs/>
          <w:sz w:val="24"/>
          <w:szCs w:val="24"/>
        </w:rPr>
        <w:t xml:space="preserve">с  </w:t>
      </w:r>
      <w:r w:rsidRPr="008B747A">
        <w:rPr>
          <w:b/>
          <w:bCs/>
          <w:sz w:val="24"/>
          <w:szCs w:val="24"/>
          <w:u w:val="single"/>
        </w:rPr>
        <w:t>«28»  декабря    2015 года до       «25» января 2016 года включительно</w:t>
      </w:r>
      <w:r w:rsidRPr="008B747A">
        <w:rPr>
          <w:sz w:val="24"/>
          <w:szCs w:val="24"/>
          <w:u w:val="single"/>
        </w:rPr>
        <w:t xml:space="preserve"> </w:t>
      </w:r>
      <w:r w:rsidRPr="008B747A">
        <w:rPr>
          <w:sz w:val="24"/>
          <w:szCs w:val="24"/>
        </w:rPr>
        <w:t xml:space="preserve">по адресу: г. Благовещенск, ул. Б.Хмельницкого, д. 8/2, 2 этаж, каб. 14.  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Одно лицо имеет право подать только одну заявку.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Рассмотрение заявок и документов претендентов осуществляется </w:t>
      </w:r>
      <w:r w:rsidRPr="008B747A">
        <w:rPr>
          <w:b/>
          <w:bCs/>
          <w:sz w:val="24"/>
          <w:szCs w:val="24"/>
          <w:u w:val="single"/>
        </w:rPr>
        <w:t xml:space="preserve">«27» </w:t>
      </w:r>
      <w:r>
        <w:rPr>
          <w:b/>
          <w:bCs/>
          <w:sz w:val="24"/>
          <w:szCs w:val="24"/>
          <w:u w:val="single"/>
        </w:rPr>
        <w:t>января</w:t>
      </w:r>
      <w:r w:rsidRPr="008B747A">
        <w:rPr>
          <w:b/>
          <w:bCs/>
          <w:sz w:val="24"/>
          <w:szCs w:val="24"/>
          <w:u w:val="single"/>
        </w:rPr>
        <w:t xml:space="preserve"> 2016 года</w:t>
      </w:r>
      <w:r w:rsidRPr="008B747A">
        <w:rPr>
          <w:sz w:val="24"/>
          <w:szCs w:val="24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481D8D" w:rsidRPr="008B747A" w:rsidRDefault="00481D8D" w:rsidP="008B747A">
      <w:pPr>
        <w:pStyle w:val="Title"/>
        <w:tabs>
          <w:tab w:val="num" w:pos="0"/>
        </w:tabs>
        <w:ind w:right="0" w:firstLine="709"/>
        <w:jc w:val="both"/>
        <w:rPr>
          <w:b w:val="0"/>
          <w:bCs w:val="0"/>
          <w:sz w:val="24"/>
          <w:szCs w:val="24"/>
        </w:rPr>
      </w:pPr>
      <w:r w:rsidRPr="008B747A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Pr="008B747A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http://благовещенск.рф/ и на официальном сайте Российской Федерации, </w:t>
      </w:r>
      <w:hyperlink r:id="rId5" w:history="1">
        <w:r w:rsidRPr="008B747A">
          <w:rPr>
            <w:rStyle w:val="Hyperlink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8B747A">
        <w:rPr>
          <w:b w:val="0"/>
          <w:bCs w:val="0"/>
          <w:sz w:val="24"/>
          <w:szCs w:val="24"/>
        </w:rPr>
        <w:t xml:space="preserve">. 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8B747A">
        <w:rPr>
          <w:sz w:val="24"/>
          <w:szCs w:val="24"/>
        </w:rPr>
        <w:t>Исчерпывающий перечень представляемых покупателями документов: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b/>
          <w:bCs/>
          <w:sz w:val="24"/>
          <w:szCs w:val="24"/>
        </w:rPr>
      </w:pPr>
      <w:r w:rsidRPr="008B747A">
        <w:rPr>
          <w:i/>
          <w:iCs/>
          <w:sz w:val="24"/>
          <w:szCs w:val="24"/>
        </w:rPr>
        <w:t xml:space="preserve">- </w:t>
      </w:r>
      <w:r w:rsidRPr="008B747A">
        <w:rPr>
          <w:sz w:val="24"/>
          <w:szCs w:val="24"/>
        </w:rPr>
        <w:t xml:space="preserve">заявка установленного образца – </w:t>
      </w:r>
      <w:r w:rsidRPr="008B747A">
        <w:rPr>
          <w:b/>
          <w:bCs/>
          <w:sz w:val="24"/>
          <w:szCs w:val="24"/>
        </w:rPr>
        <w:t>2 экз.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b/>
          <w:bCs/>
          <w:i/>
          <w:iCs/>
          <w:sz w:val="24"/>
          <w:szCs w:val="24"/>
        </w:rPr>
      </w:pPr>
      <w:r w:rsidRPr="008B747A">
        <w:rPr>
          <w:b/>
          <w:bCs/>
          <w:i/>
          <w:iCs/>
          <w:sz w:val="24"/>
          <w:szCs w:val="24"/>
        </w:rPr>
        <w:t>- для юридических лиц: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8B747A">
        <w:rPr>
          <w:i/>
          <w:iCs/>
          <w:sz w:val="24"/>
          <w:szCs w:val="24"/>
        </w:rPr>
        <w:t xml:space="preserve">-  </w:t>
      </w:r>
      <w:r w:rsidRPr="008B747A">
        <w:rPr>
          <w:sz w:val="24"/>
          <w:szCs w:val="24"/>
        </w:rPr>
        <w:t xml:space="preserve">заверенные копии учредительных документов; 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b/>
          <w:bCs/>
          <w:sz w:val="24"/>
          <w:szCs w:val="24"/>
        </w:rPr>
      </w:pPr>
      <w:r w:rsidRPr="008B747A">
        <w:rPr>
          <w:sz w:val="24"/>
          <w:szCs w:val="24"/>
        </w:rPr>
        <w:t xml:space="preserve">- опись прилагаемых к заявке документов – </w:t>
      </w:r>
      <w:r w:rsidRPr="008B747A">
        <w:rPr>
          <w:b/>
          <w:bCs/>
          <w:sz w:val="24"/>
          <w:szCs w:val="24"/>
        </w:rPr>
        <w:t>2 экз.;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8B747A">
        <w:rPr>
          <w:b/>
          <w:bCs/>
          <w:i/>
          <w:iCs/>
          <w:sz w:val="24"/>
          <w:szCs w:val="24"/>
        </w:rPr>
        <w:t>- физические лица (индивидуальные предприниматели)</w:t>
      </w:r>
      <w:r w:rsidRPr="008B747A">
        <w:rPr>
          <w:i/>
          <w:iCs/>
          <w:sz w:val="24"/>
          <w:szCs w:val="24"/>
        </w:rPr>
        <w:t xml:space="preserve"> </w:t>
      </w:r>
      <w:r w:rsidRPr="008B747A">
        <w:rPr>
          <w:sz w:val="24"/>
          <w:szCs w:val="24"/>
        </w:rPr>
        <w:t>предъявляют: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- документ, удостоверяющий личность,  представляются копии всех его листов;</w:t>
      </w:r>
    </w:p>
    <w:p w:rsidR="00481D8D" w:rsidRPr="008B747A" w:rsidRDefault="00481D8D" w:rsidP="008B747A">
      <w:pPr>
        <w:tabs>
          <w:tab w:val="num" w:pos="0"/>
        </w:tabs>
        <w:ind w:firstLine="72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-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481D8D" w:rsidRPr="008B747A" w:rsidRDefault="00481D8D" w:rsidP="008B747A">
      <w:pPr>
        <w:tabs>
          <w:tab w:val="num" w:pos="0"/>
        </w:tabs>
        <w:jc w:val="both"/>
        <w:rPr>
          <w:sz w:val="24"/>
          <w:szCs w:val="24"/>
        </w:rPr>
      </w:pPr>
      <w:r w:rsidRPr="008B747A">
        <w:rPr>
          <w:sz w:val="24"/>
          <w:szCs w:val="24"/>
        </w:rPr>
        <w:t>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- опись прилагаемых к заявке документов – </w:t>
      </w:r>
      <w:r w:rsidRPr="008B747A">
        <w:rPr>
          <w:b/>
          <w:bCs/>
          <w:sz w:val="24"/>
          <w:szCs w:val="24"/>
        </w:rPr>
        <w:t>2 экз.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8B747A">
        <w:rPr>
          <w:sz w:val="24"/>
          <w:szCs w:val="24"/>
          <w:u w:val="single"/>
        </w:rPr>
        <w:t>заявители – индивидуальные предприниматели</w:t>
      </w:r>
      <w:r w:rsidRPr="008B747A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b/>
          <w:bCs/>
          <w:sz w:val="24"/>
          <w:szCs w:val="24"/>
        </w:rPr>
      </w:pPr>
      <w:r w:rsidRPr="008B747A">
        <w:rPr>
          <w:b/>
          <w:bCs/>
          <w:sz w:val="24"/>
          <w:szCs w:val="24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8B747A">
        <w:rPr>
          <w:b/>
          <w:bCs/>
          <w:sz w:val="24"/>
          <w:szCs w:val="24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2.8. </w:t>
      </w:r>
      <w:r w:rsidRPr="008B747A">
        <w:rPr>
          <w:b/>
          <w:bCs/>
          <w:sz w:val="24"/>
          <w:szCs w:val="24"/>
          <w:u w:val="single"/>
        </w:rPr>
        <w:t>Срок заключения договора купли-продажи муниципального имущества: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 xml:space="preserve">По результатам аукциона продавец и победитель аукциона (покупатель) в течение </w:t>
      </w:r>
      <w:r w:rsidRPr="008B747A">
        <w:rPr>
          <w:color w:val="000000"/>
          <w:sz w:val="24"/>
          <w:szCs w:val="24"/>
        </w:rPr>
        <w:t xml:space="preserve">пяти рабочих </w:t>
      </w:r>
      <w:r w:rsidRPr="008B747A">
        <w:rPr>
          <w:sz w:val="24"/>
          <w:szCs w:val="24"/>
        </w:rPr>
        <w:t>дней с даты подведения итогов аукциона заключают в соответствии с законодательством Российской Федерации договор купли-продажи имущества.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b/>
          <w:bCs/>
          <w:sz w:val="24"/>
          <w:szCs w:val="24"/>
          <w:u w:val="single"/>
        </w:rPr>
      </w:pPr>
      <w:r w:rsidRPr="008B747A">
        <w:rPr>
          <w:sz w:val="24"/>
          <w:szCs w:val="24"/>
        </w:rPr>
        <w:t xml:space="preserve">Заключение договора купли-продажи осуществляется с </w:t>
      </w:r>
      <w:r w:rsidRPr="008B747A">
        <w:rPr>
          <w:b/>
          <w:bCs/>
          <w:sz w:val="24"/>
          <w:szCs w:val="24"/>
          <w:u w:val="single"/>
        </w:rPr>
        <w:t>«0</w:t>
      </w:r>
      <w:r>
        <w:rPr>
          <w:b/>
          <w:bCs/>
          <w:sz w:val="24"/>
          <w:szCs w:val="24"/>
          <w:u w:val="single"/>
        </w:rPr>
        <w:t>1</w:t>
      </w:r>
      <w:r w:rsidRPr="008B747A">
        <w:rPr>
          <w:b/>
          <w:bCs/>
          <w:sz w:val="24"/>
          <w:szCs w:val="24"/>
          <w:u w:val="single"/>
        </w:rPr>
        <w:t>»</w:t>
      </w:r>
      <w:r w:rsidRPr="003E3548">
        <w:rPr>
          <w:b/>
          <w:bCs/>
          <w:sz w:val="24"/>
          <w:szCs w:val="24"/>
          <w:u w:val="single"/>
        </w:rPr>
        <w:t xml:space="preserve"> </w:t>
      </w:r>
      <w:r w:rsidRPr="008B747A">
        <w:rPr>
          <w:b/>
          <w:bCs/>
          <w:sz w:val="24"/>
          <w:szCs w:val="24"/>
          <w:u w:val="single"/>
        </w:rPr>
        <w:t xml:space="preserve">февраля 2016   года  по </w:t>
      </w:r>
    </w:p>
    <w:p w:rsidR="00481D8D" w:rsidRPr="008B747A" w:rsidRDefault="00481D8D" w:rsidP="008B747A">
      <w:pPr>
        <w:tabs>
          <w:tab w:val="num" w:pos="0"/>
        </w:tabs>
        <w:jc w:val="both"/>
        <w:rPr>
          <w:sz w:val="24"/>
          <w:szCs w:val="24"/>
        </w:rPr>
      </w:pPr>
      <w:r w:rsidRPr="008B747A">
        <w:rPr>
          <w:b/>
          <w:bCs/>
          <w:sz w:val="24"/>
          <w:szCs w:val="24"/>
          <w:u w:val="single"/>
        </w:rPr>
        <w:t xml:space="preserve"> «0</w:t>
      </w:r>
      <w:r>
        <w:rPr>
          <w:b/>
          <w:bCs/>
          <w:sz w:val="24"/>
          <w:szCs w:val="24"/>
          <w:u w:val="single"/>
        </w:rPr>
        <w:t>5</w:t>
      </w:r>
      <w:r w:rsidRPr="008B747A">
        <w:rPr>
          <w:b/>
          <w:bCs/>
          <w:sz w:val="24"/>
          <w:szCs w:val="24"/>
          <w:u w:val="single"/>
        </w:rPr>
        <w:t xml:space="preserve"> »февраля 2016 года включительно</w:t>
      </w:r>
      <w:r w:rsidRPr="008B747A">
        <w:rPr>
          <w:sz w:val="24"/>
          <w:szCs w:val="24"/>
          <w:u w:val="single"/>
        </w:rPr>
        <w:t xml:space="preserve"> </w:t>
      </w:r>
      <w:r w:rsidRPr="008B747A">
        <w:rPr>
          <w:sz w:val="24"/>
          <w:szCs w:val="24"/>
        </w:rPr>
        <w:t xml:space="preserve">по адресу: г. Благовещенск, ул. Б.Хмельницкого, д. 8/2, 2 этаж, каб. 14.  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481D8D" w:rsidRPr="008B747A" w:rsidRDefault="00481D8D" w:rsidP="008B747A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8B747A">
        <w:rPr>
          <w:sz w:val="24"/>
          <w:szCs w:val="24"/>
        </w:rPr>
        <w:t>Порядок ознакомления с иной информацией, условиями договора купли-продажи муниципального имущества:</w:t>
      </w:r>
    </w:p>
    <w:p w:rsidR="00481D8D" w:rsidRPr="008B747A" w:rsidRDefault="00481D8D" w:rsidP="008B747A">
      <w:pPr>
        <w:pStyle w:val="Title"/>
        <w:tabs>
          <w:tab w:val="num" w:pos="-284"/>
          <w:tab w:val="num" w:pos="0"/>
        </w:tabs>
        <w:ind w:right="0" w:firstLine="709"/>
        <w:jc w:val="both"/>
        <w:rPr>
          <w:b w:val="0"/>
          <w:bCs w:val="0"/>
          <w:i/>
          <w:iCs/>
          <w:sz w:val="24"/>
          <w:szCs w:val="24"/>
        </w:rPr>
      </w:pPr>
      <w:r w:rsidRPr="008B747A">
        <w:rPr>
          <w:b w:val="0"/>
          <w:bCs w:val="0"/>
          <w:i/>
          <w:iCs/>
          <w:sz w:val="24"/>
          <w:szCs w:val="24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</w:t>
      </w:r>
      <w:r>
        <w:rPr>
          <w:b w:val="0"/>
          <w:bCs w:val="0"/>
          <w:i/>
          <w:iCs/>
          <w:sz w:val="24"/>
          <w:szCs w:val="24"/>
        </w:rPr>
        <w:t>8</w:t>
      </w:r>
      <w:r w:rsidRPr="008B747A">
        <w:rPr>
          <w:b w:val="0"/>
          <w:bCs w:val="0"/>
          <w:i/>
          <w:iCs/>
          <w:sz w:val="24"/>
          <w:szCs w:val="24"/>
        </w:rPr>
        <w:t>:00 по адресу: г. Благовещенск, ул. Б.Хмельницкого, д. 8/2, 2 этаж, каб. 14, тел</w:t>
      </w:r>
      <w:r w:rsidRPr="008B747A">
        <w:rPr>
          <w:b w:val="0"/>
          <w:bCs w:val="0"/>
          <w:i/>
          <w:iCs/>
          <w:color w:val="000000"/>
          <w:sz w:val="24"/>
          <w:szCs w:val="24"/>
        </w:rPr>
        <w:t xml:space="preserve">: (416-2) 22-37-17, либо на официальном сайте администрации города Благовещенска </w:t>
      </w:r>
      <w:r w:rsidRPr="008B747A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>http://благовещенск.рф/</w:t>
      </w:r>
      <w:r w:rsidRPr="008B747A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и на официальном сайте Российской Федерации </w:t>
      </w:r>
      <w:hyperlink r:id="rId6" w:history="1">
        <w:r w:rsidRPr="008B747A">
          <w:rPr>
            <w:rStyle w:val="Hyperlink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8B747A">
        <w:rPr>
          <w:b w:val="0"/>
          <w:bCs w:val="0"/>
          <w:sz w:val="24"/>
          <w:szCs w:val="24"/>
        </w:rPr>
        <w:t>.</w:t>
      </w:r>
      <w:r w:rsidRPr="008B747A">
        <w:rPr>
          <w:b w:val="0"/>
          <w:bCs w:val="0"/>
          <w:i/>
          <w:iCs/>
          <w:sz w:val="24"/>
          <w:szCs w:val="24"/>
        </w:rPr>
        <w:t xml:space="preserve"> </w:t>
      </w:r>
    </w:p>
    <w:p w:rsidR="00481D8D" w:rsidRPr="008B747A" w:rsidRDefault="00481D8D" w:rsidP="008B747A">
      <w:pPr>
        <w:tabs>
          <w:tab w:val="left" w:pos="6663"/>
        </w:tabs>
        <w:ind w:firstLine="54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2.10. </w:t>
      </w:r>
      <w:r w:rsidRPr="008B747A">
        <w:rPr>
          <w:sz w:val="24"/>
          <w:szCs w:val="24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25 %.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 w:rsidRPr="008B747A">
        <w:rPr>
          <w:sz w:val="24"/>
          <w:szCs w:val="24"/>
        </w:rPr>
        <w:t>Порядок определения победителя аукциона: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течение пяти дней с даты подведения итогов аукциона.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 w:rsidRPr="008B747A">
        <w:rPr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481D8D" w:rsidRPr="008B747A" w:rsidRDefault="00481D8D" w:rsidP="008B747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2.12. </w:t>
      </w:r>
      <w:r w:rsidRPr="008B747A">
        <w:rPr>
          <w:sz w:val="24"/>
          <w:szCs w:val="24"/>
        </w:rPr>
        <w:t>Место и срок подведения итогов продажи муниципального имущества: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Утвердить заявку для участия в аукционе, согласно Приложения № 1, к настоящему распоряжению.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 Отделу управления и распоряжения муниципальным имуществом (Плахониной С.В.):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.1. заключить с претендентами на участие в аукционе договоры о задатке по утвержденной форме (Приложение № 2);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проведении аукциона;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.3. разработать проект решения продавца: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о признании претендентов участниками аукциона или об отказе в допуске  к участию в аукционе;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об итогах аукциона (протокол об итогах аукциона);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о признании аукциона несостоявшимся;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.4. разработать форму уведомления: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победителя о его признании победителем;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.5. разработать проект договора купли-продажи муниципального имущества.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.6. уведомить: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.7. обеспечить опубликование в газете «Благовещенск» информации о продаже муниципального имущества и о её результатах.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94245">
        <w:rPr>
          <w:sz w:val="24"/>
          <w:szCs w:val="24"/>
        </w:rPr>
        <w:t>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94245">
        <w:rPr>
          <w:sz w:val="24"/>
          <w:szCs w:val="24"/>
        </w:rPr>
        <w:t>. Начальнику отдела бухгалтерского учета и отчетности (Пойденко О.В.) назначить ответственным за организацию расчетов с претендентами, участниками и победителями аукциона, а именно: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94245">
        <w:rPr>
          <w:sz w:val="24"/>
          <w:szCs w:val="24"/>
        </w:rPr>
        <w:t xml:space="preserve">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94245">
        <w:rPr>
          <w:sz w:val="24"/>
          <w:szCs w:val="24"/>
        </w:rPr>
        <w:t>.2. осуществить контроль за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94245">
        <w:rPr>
          <w:sz w:val="24"/>
          <w:szCs w:val="24"/>
        </w:rPr>
        <w:t xml:space="preserve">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94245">
        <w:rPr>
          <w:sz w:val="24"/>
          <w:szCs w:val="24"/>
        </w:rPr>
        <w:t>.4. предоставить информацию отделу управления и распоряжения муниципальным имуществом о зачислении оплаты по договору купли-продажи не позднее следующего дня с момента поступления выписки из казначейства;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494245">
        <w:rPr>
          <w:sz w:val="24"/>
          <w:szCs w:val="24"/>
        </w:rPr>
        <w:t xml:space="preserve">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</w:t>
      </w:r>
      <w:r>
        <w:rPr>
          <w:sz w:val="24"/>
          <w:szCs w:val="24"/>
        </w:rPr>
        <w:t xml:space="preserve"> </w:t>
      </w:r>
      <w:r w:rsidRPr="00494245">
        <w:rPr>
          <w:sz w:val="24"/>
          <w:szCs w:val="24"/>
        </w:rPr>
        <w:t>аукциона.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49424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494245">
        <w:rPr>
          <w:sz w:val="24"/>
          <w:szCs w:val="24"/>
        </w:rPr>
        <w:t>Контроль за выполнением настоящего распоряжения оставляю за собой.</w:t>
      </w:r>
    </w:p>
    <w:p w:rsidR="00481D8D" w:rsidRPr="00494245" w:rsidRDefault="00481D8D" w:rsidP="002A57A9">
      <w:pPr>
        <w:tabs>
          <w:tab w:val="num" w:pos="0"/>
        </w:tabs>
        <w:ind w:firstLine="709"/>
        <w:jc w:val="both"/>
        <w:rPr>
          <w:sz w:val="24"/>
          <w:szCs w:val="24"/>
        </w:rPr>
      </w:pPr>
    </w:p>
    <w:p w:rsidR="00481D8D" w:rsidRPr="00494245" w:rsidRDefault="00481D8D" w:rsidP="007D5C00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481D8D" w:rsidRPr="00494245" w:rsidRDefault="00481D8D" w:rsidP="007D5C00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ab/>
      </w:r>
    </w:p>
    <w:p w:rsidR="00481D8D" w:rsidRPr="00494245" w:rsidRDefault="00481D8D" w:rsidP="007D5C00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Председатель Комитета</w:t>
      </w:r>
    </w:p>
    <w:p w:rsidR="00481D8D" w:rsidRPr="00494245" w:rsidRDefault="00481D8D" w:rsidP="007D5C00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по управлению имуществом</w:t>
      </w:r>
    </w:p>
    <w:p w:rsidR="00481D8D" w:rsidRPr="00494245" w:rsidRDefault="00481D8D" w:rsidP="007D5C00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муниципального образования</w:t>
      </w:r>
    </w:p>
    <w:p w:rsidR="00481D8D" w:rsidRPr="00494245" w:rsidRDefault="00481D8D" w:rsidP="007D5C00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494245">
        <w:rPr>
          <w:sz w:val="24"/>
          <w:szCs w:val="24"/>
        </w:rPr>
        <w:t>города Благовещенска</w:t>
      </w:r>
      <w:r w:rsidRPr="00494245">
        <w:rPr>
          <w:sz w:val="24"/>
          <w:szCs w:val="24"/>
        </w:rPr>
        <w:tab/>
      </w:r>
      <w:r w:rsidRPr="00494245">
        <w:rPr>
          <w:sz w:val="24"/>
          <w:szCs w:val="24"/>
        </w:rPr>
        <w:tab/>
      </w:r>
      <w:r w:rsidRPr="0049424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Pr="00494245">
        <w:rPr>
          <w:sz w:val="24"/>
          <w:szCs w:val="24"/>
        </w:rPr>
        <w:t xml:space="preserve">   </w:t>
      </w:r>
      <w:r w:rsidRPr="00494245">
        <w:rPr>
          <w:sz w:val="24"/>
          <w:szCs w:val="24"/>
        </w:rPr>
        <w:tab/>
      </w:r>
      <w:r w:rsidRPr="00494245">
        <w:rPr>
          <w:sz w:val="24"/>
          <w:szCs w:val="24"/>
        </w:rPr>
        <w:tab/>
        <w:t xml:space="preserve">                        </w:t>
      </w:r>
      <w:r>
        <w:rPr>
          <w:sz w:val="24"/>
          <w:szCs w:val="24"/>
        </w:rPr>
        <w:t xml:space="preserve">       </w:t>
      </w:r>
      <w:r w:rsidRPr="00494245">
        <w:rPr>
          <w:sz w:val="24"/>
          <w:szCs w:val="24"/>
        </w:rPr>
        <w:t xml:space="preserve">О.А. Богданова </w:t>
      </w:r>
    </w:p>
    <w:p w:rsidR="00481D8D" w:rsidRPr="00494245" w:rsidRDefault="00481D8D" w:rsidP="00AC4B29">
      <w:pPr>
        <w:ind w:left="11" w:hanging="11"/>
        <w:jc w:val="both"/>
        <w:rPr>
          <w:sz w:val="24"/>
          <w:szCs w:val="24"/>
        </w:rPr>
      </w:pPr>
    </w:p>
    <w:p w:rsidR="00481D8D" w:rsidRPr="00494245" w:rsidRDefault="00481D8D" w:rsidP="00AC4B29">
      <w:pPr>
        <w:ind w:left="11" w:hanging="11"/>
        <w:jc w:val="both"/>
        <w:rPr>
          <w:sz w:val="24"/>
          <w:szCs w:val="24"/>
        </w:rPr>
      </w:pPr>
    </w:p>
    <w:p w:rsidR="00481D8D" w:rsidRPr="00494245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Default="00481D8D" w:rsidP="003E056F">
      <w:pPr>
        <w:ind w:left="5051" w:hanging="11"/>
        <w:jc w:val="both"/>
        <w:rPr>
          <w:sz w:val="24"/>
          <w:szCs w:val="24"/>
        </w:rPr>
      </w:pPr>
    </w:p>
    <w:p w:rsidR="00481D8D" w:rsidRPr="002A22D3" w:rsidRDefault="00481D8D" w:rsidP="00C262B2">
      <w:pPr>
        <w:ind w:left="5103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Приложение № 1 </w:t>
      </w:r>
    </w:p>
    <w:p w:rsidR="00481D8D" w:rsidRDefault="00481D8D" w:rsidP="00C262B2">
      <w:pPr>
        <w:ind w:left="5051" w:hanging="1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к распоряжению №</w:t>
      </w:r>
      <w:r w:rsidRPr="001A71FC">
        <w:rPr>
          <w:sz w:val="22"/>
          <w:szCs w:val="22"/>
          <w:u w:val="single"/>
        </w:rPr>
        <w:t xml:space="preserve"> 499</w:t>
      </w:r>
      <w:r w:rsidRPr="002A22D3">
        <w:rPr>
          <w:sz w:val="22"/>
          <w:szCs w:val="22"/>
        </w:rPr>
        <w:t xml:space="preserve"> от </w:t>
      </w:r>
      <w:r w:rsidRPr="001A71FC">
        <w:rPr>
          <w:sz w:val="22"/>
          <w:szCs w:val="22"/>
          <w:u w:val="single"/>
        </w:rPr>
        <w:t>22.12.2015 г.</w:t>
      </w:r>
      <w:r w:rsidRPr="002A22D3">
        <w:rPr>
          <w:sz w:val="22"/>
          <w:szCs w:val="22"/>
        </w:rPr>
        <w:tab/>
      </w: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Pr="002A22D3" w:rsidRDefault="00481D8D" w:rsidP="00C262B2">
      <w:pPr>
        <w:pStyle w:val="BodyTextIndent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481D8D" w:rsidRPr="002A22D3" w:rsidRDefault="00481D8D" w:rsidP="00C262B2">
      <w:pPr>
        <w:pStyle w:val="BodyTextIndent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Богданова </w:t>
      </w:r>
      <w:r>
        <w:rPr>
          <w:b/>
          <w:bCs/>
          <w:i/>
          <w:iCs/>
          <w:sz w:val="22"/>
          <w:szCs w:val="22"/>
        </w:rPr>
        <w:t>О.А.</w:t>
      </w:r>
    </w:p>
    <w:p w:rsidR="00481D8D" w:rsidRPr="002A22D3" w:rsidRDefault="00481D8D" w:rsidP="00C262B2">
      <w:pPr>
        <w:pStyle w:val="FR1"/>
        <w:spacing w:before="0" w:line="240" w:lineRule="atLeast"/>
      </w:pPr>
    </w:p>
    <w:p w:rsidR="00481D8D" w:rsidRPr="002A22D3" w:rsidRDefault="00481D8D" w:rsidP="00C262B2">
      <w:pPr>
        <w:pStyle w:val="FR1"/>
        <w:spacing w:before="0" w:line="240" w:lineRule="atLeast"/>
      </w:pPr>
    </w:p>
    <w:p w:rsidR="00481D8D" w:rsidRPr="002A22D3" w:rsidRDefault="00481D8D" w:rsidP="00C262B2">
      <w:pPr>
        <w:pStyle w:val="FR1"/>
        <w:spacing w:before="0" w:line="240" w:lineRule="atLeast"/>
      </w:pPr>
      <w:r w:rsidRPr="002A22D3">
        <w:t>ЗАЯВКА № ____</w:t>
      </w:r>
    </w:p>
    <w:p w:rsidR="00481D8D" w:rsidRPr="002A22D3" w:rsidRDefault="00481D8D" w:rsidP="00C262B2">
      <w:pPr>
        <w:pStyle w:val="FR1"/>
        <w:spacing w:before="0" w:line="240" w:lineRule="atLeast"/>
      </w:pPr>
      <w:r w:rsidRPr="002A22D3">
        <w:t>НА УЧАСТИЕ В АУКЦИОНЕ</w:t>
      </w:r>
    </w:p>
    <w:p w:rsidR="00481D8D" w:rsidRPr="002A22D3" w:rsidRDefault="00481D8D" w:rsidP="00C262B2">
      <w:pPr>
        <w:pStyle w:val="FR1"/>
        <w:spacing w:before="0" w:line="240" w:lineRule="atLeast"/>
        <w:jc w:val="left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481D8D" w:rsidRPr="002A22D3">
        <w:trPr>
          <w:trHeight w:val="6179"/>
        </w:trPr>
        <w:tc>
          <w:tcPr>
            <w:tcW w:w="9923" w:type="dxa"/>
          </w:tcPr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pict>
                <v:rect id="_x0000_s1026" style="position:absolute;left:0;text-align:left;margin-left:364.95pt;margin-top:.85pt;width:18pt;height:18pt;z-index:251658240"/>
              </w:pict>
            </w:r>
            <w:r>
              <w:rPr>
                <w:noProof/>
              </w:rPr>
              <w:pict>
                <v:rect id="_x0000_s1027" style="position:absolute;left:0;text-align:left;margin-left:225.45pt;margin-top:2.15pt;width:18pt;height:18pt;z-index:251657216"/>
              </w:pict>
            </w:r>
            <w:r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>
              <w:rPr>
                <w:noProof/>
                <w:sz w:val="22"/>
                <w:szCs w:val="22"/>
              </w:rPr>
              <w:t>:</w:t>
            </w:r>
            <w:r w:rsidRPr="00B30B54">
              <w:rPr>
                <w:noProof/>
                <w:sz w:val="22"/>
                <w:szCs w:val="22"/>
              </w:rPr>
              <w:t xml:space="preserve">    </w:t>
            </w:r>
            <w:r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Pr="00B30B54">
              <w:rPr>
                <w:noProof/>
                <w:sz w:val="22"/>
                <w:szCs w:val="22"/>
              </w:rPr>
              <w:t xml:space="preserve"> 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__________________, выдан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г. 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481D8D" w:rsidRPr="00B30B54" w:rsidRDefault="00481D8D" w:rsidP="002D57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481D8D" w:rsidRPr="00B30B54" w:rsidRDefault="00481D8D" w:rsidP="002D57CF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481D8D" w:rsidRPr="002A22D3">
        <w:tblPrEx>
          <w:tblLook w:val="0000"/>
        </w:tblPrEx>
        <w:trPr>
          <w:trHeight w:val="3400"/>
        </w:trPr>
        <w:tc>
          <w:tcPr>
            <w:tcW w:w="9923" w:type="dxa"/>
          </w:tcPr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р/с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к/с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481D8D" w:rsidRPr="002A22D3" w:rsidRDefault="00481D8D" w:rsidP="002D57CF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481D8D" w:rsidRPr="002A22D3" w:rsidRDefault="00481D8D" w:rsidP="00C262B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481D8D" w:rsidRPr="002A22D3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_______</w:t>
      </w:r>
    </w:p>
    <w:p w:rsidR="00481D8D" w:rsidRPr="002A22D3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________________________(________________________________________________________________________________________________________________) рублей и обязуется:</w:t>
      </w:r>
    </w:p>
    <w:p w:rsidR="00481D8D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481D8D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481D8D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481D8D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481D8D" w:rsidRDefault="00481D8D" w:rsidP="00C262B2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481D8D" w:rsidRPr="002A22D3" w:rsidRDefault="00481D8D" w:rsidP="00C262B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>1. С</w:t>
      </w:r>
      <w:r w:rsidRPr="002A22D3">
        <w:rPr>
          <w:sz w:val="22"/>
          <w:szCs w:val="22"/>
        </w:rPr>
        <w:t>облюдать условия аукциона,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№ 585;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</w:t>
      </w:r>
      <w:r>
        <w:rPr>
          <w:sz w:val="22"/>
          <w:szCs w:val="22"/>
        </w:rPr>
        <w:t>–</w:t>
      </w:r>
      <w:r w:rsidRPr="002A22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течении </w:t>
      </w:r>
      <w:r w:rsidRPr="002A22D3">
        <w:rPr>
          <w:sz w:val="22"/>
          <w:szCs w:val="22"/>
        </w:rPr>
        <w:t xml:space="preserve">5 рабочих дней </w:t>
      </w:r>
      <w:r>
        <w:rPr>
          <w:sz w:val="22"/>
          <w:szCs w:val="22"/>
        </w:rPr>
        <w:t>с даты подведения итогов аукциона</w:t>
      </w:r>
      <w:r w:rsidRPr="002A22D3">
        <w:rPr>
          <w:sz w:val="22"/>
          <w:szCs w:val="22"/>
        </w:rPr>
        <w:t xml:space="preserve">  и уплатить  Продавцу стоимость  имущества,  установленную по результатам аукциона в срок, не позднее 10 календарных дней с момента заключения договора купли – продажи.</w:t>
      </w:r>
    </w:p>
    <w:p w:rsidR="00481D8D" w:rsidRPr="006842C4" w:rsidRDefault="00481D8D" w:rsidP="00C262B2">
      <w:pPr>
        <w:spacing w:before="180" w:line="220" w:lineRule="auto"/>
        <w:jc w:val="both"/>
        <w:rPr>
          <w:b/>
          <w:bCs/>
          <w:sz w:val="22"/>
          <w:szCs w:val="22"/>
        </w:rPr>
      </w:pPr>
      <w:r w:rsidRPr="002A22D3">
        <w:rPr>
          <w:sz w:val="22"/>
          <w:szCs w:val="22"/>
        </w:rPr>
        <w:tab/>
      </w:r>
      <w:r w:rsidRPr="006842C4">
        <w:rPr>
          <w:b/>
          <w:bCs/>
          <w:sz w:val="22"/>
          <w:szCs w:val="22"/>
        </w:rPr>
        <w:t>Со сведениями, изложенными в информационном со</w:t>
      </w:r>
      <w:r>
        <w:rPr>
          <w:b/>
          <w:bCs/>
          <w:sz w:val="22"/>
          <w:szCs w:val="22"/>
        </w:rPr>
        <w:t>общении о проведении аукциона</w:t>
      </w:r>
      <w:r w:rsidRPr="006842C4">
        <w:rPr>
          <w:b/>
          <w:bCs/>
          <w:sz w:val="22"/>
          <w:szCs w:val="22"/>
        </w:rPr>
        <w:t>, ознакомлен и согласен.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  <w:t>К заявке прилагаются по описи, составленной в 2-х экземплярах, следующие документы: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 _________________________</w:t>
      </w:r>
      <w:r>
        <w:rPr>
          <w:sz w:val="22"/>
          <w:szCs w:val="22"/>
        </w:rPr>
        <w:t>________________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>Дата «___» ______________ 201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 xml:space="preserve"> г.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 xml:space="preserve"> года в ______ часов _______ минут.</w:t>
      </w: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</w:p>
    <w:p w:rsidR="00481D8D" w:rsidRPr="002A22D3" w:rsidRDefault="00481D8D" w:rsidP="00C262B2">
      <w:pPr>
        <w:rPr>
          <w:sz w:val="22"/>
          <w:szCs w:val="22"/>
        </w:rPr>
      </w:pPr>
      <w:r w:rsidRPr="002A22D3">
        <w:rPr>
          <w:sz w:val="22"/>
          <w:szCs w:val="22"/>
        </w:rPr>
        <w:t>Подпись уполномоченного лица, принявшего заявку ___________________________</w:t>
      </w:r>
      <w:r>
        <w:rPr>
          <w:sz w:val="22"/>
          <w:szCs w:val="22"/>
        </w:rPr>
        <w:t>__________________</w:t>
      </w:r>
    </w:p>
    <w:p w:rsidR="00481D8D" w:rsidRPr="009E04FD" w:rsidRDefault="00481D8D" w:rsidP="00C262B2">
      <w:pPr>
        <w:pStyle w:val="BodyTextIndent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Pr="009E04FD">
        <w:rPr>
          <w:sz w:val="20"/>
          <w:szCs w:val="20"/>
        </w:rPr>
        <w:t>(подпись)           МП</w:t>
      </w:r>
    </w:p>
    <w:p w:rsidR="00481D8D" w:rsidRDefault="00481D8D" w:rsidP="00C262B2"/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</w:p>
    <w:p w:rsidR="00481D8D" w:rsidRPr="002A22D3" w:rsidRDefault="00481D8D" w:rsidP="00C262B2">
      <w:pPr>
        <w:spacing w:before="180" w:line="220" w:lineRule="auto"/>
        <w:jc w:val="both"/>
        <w:rPr>
          <w:sz w:val="22"/>
          <w:szCs w:val="22"/>
        </w:rPr>
      </w:pPr>
    </w:p>
    <w:p w:rsidR="00481D8D" w:rsidRPr="002A22D3" w:rsidRDefault="00481D8D" w:rsidP="00C262B2">
      <w:pPr>
        <w:ind w:left="11" w:hanging="11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481D8D" w:rsidRPr="002A22D3" w:rsidRDefault="00481D8D" w:rsidP="00C262B2">
      <w:pPr>
        <w:ind w:left="11" w:hanging="11"/>
        <w:jc w:val="both"/>
        <w:rPr>
          <w:sz w:val="22"/>
          <w:szCs w:val="22"/>
        </w:rPr>
      </w:pPr>
    </w:p>
    <w:p w:rsidR="00481D8D" w:rsidRPr="002A22D3" w:rsidRDefault="00481D8D" w:rsidP="00C262B2">
      <w:pPr>
        <w:ind w:left="11" w:hanging="11"/>
        <w:jc w:val="both"/>
        <w:rPr>
          <w:sz w:val="22"/>
          <w:szCs w:val="22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Pr="002A22D3" w:rsidRDefault="00481D8D" w:rsidP="00C262B2">
      <w:pPr>
        <w:ind w:left="5103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  <w:r w:rsidRPr="002A22D3">
        <w:rPr>
          <w:sz w:val="22"/>
          <w:szCs w:val="22"/>
        </w:rPr>
        <w:t xml:space="preserve"> </w:t>
      </w:r>
    </w:p>
    <w:p w:rsidR="00481D8D" w:rsidRDefault="00481D8D" w:rsidP="00C262B2">
      <w:pPr>
        <w:ind w:left="5051" w:hanging="1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 xml:space="preserve">к распоряжению № </w:t>
      </w:r>
      <w:r w:rsidRPr="001A71FC">
        <w:rPr>
          <w:sz w:val="22"/>
          <w:szCs w:val="22"/>
          <w:u w:val="single"/>
        </w:rPr>
        <w:t>499</w:t>
      </w:r>
      <w:r w:rsidRPr="002A22D3">
        <w:rPr>
          <w:sz w:val="22"/>
          <w:szCs w:val="22"/>
        </w:rPr>
        <w:t xml:space="preserve"> от </w:t>
      </w:r>
      <w:r w:rsidRPr="001A71FC">
        <w:rPr>
          <w:sz w:val="22"/>
          <w:szCs w:val="22"/>
          <w:u w:val="single"/>
        </w:rPr>
        <w:t>22.12.2015 г.</w:t>
      </w:r>
      <w:r w:rsidRPr="002A22D3">
        <w:rPr>
          <w:sz w:val="22"/>
          <w:szCs w:val="22"/>
        </w:rPr>
        <w:tab/>
      </w:r>
    </w:p>
    <w:p w:rsidR="00481D8D" w:rsidRDefault="00481D8D" w:rsidP="00C262B2">
      <w:pPr>
        <w:ind w:left="5051" w:hanging="11"/>
        <w:jc w:val="both"/>
        <w:rPr>
          <w:sz w:val="24"/>
          <w:szCs w:val="24"/>
        </w:rPr>
      </w:pPr>
    </w:p>
    <w:p w:rsidR="00481D8D" w:rsidRPr="002A22D3" w:rsidRDefault="00481D8D" w:rsidP="00C262B2">
      <w:pPr>
        <w:pStyle w:val="BodyTextIndent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481D8D" w:rsidRPr="002A22D3" w:rsidRDefault="00481D8D" w:rsidP="00C262B2">
      <w:pPr>
        <w:pStyle w:val="BodyTextIndent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481D8D" w:rsidRDefault="00481D8D" w:rsidP="00C262B2">
      <w:pPr>
        <w:pStyle w:val="BodyTextIndent2"/>
        <w:rPr>
          <w:b/>
          <w:bCs/>
          <w:sz w:val="22"/>
          <w:szCs w:val="22"/>
        </w:rPr>
      </w:pPr>
    </w:p>
    <w:p w:rsidR="00481D8D" w:rsidRPr="002A22D3" w:rsidRDefault="00481D8D" w:rsidP="00C262B2">
      <w:pPr>
        <w:pStyle w:val="BodyTextIndent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</w:t>
      </w:r>
      <w:r w:rsidRPr="002A22D3">
        <w:rPr>
          <w:sz w:val="22"/>
          <w:szCs w:val="22"/>
        </w:rPr>
        <w:t>«___» ______________ 201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 xml:space="preserve"> г.</w:t>
      </w:r>
    </w:p>
    <w:p w:rsidR="00481D8D" w:rsidRPr="002A22D3" w:rsidRDefault="00481D8D" w:rsidP="00C262B2">
      <w:pPr>
        <w:pStyle w:val="BodyTextIndent2"/>
        <w:rPr>
          <w:sz w:val="22"/>
          <w:szCs w:val="22"/>
        </w:rPr>
      </w:pPr>
    </w:p>
    <w:p w:rsidR="00481D8D" w:rsidRDefault="00481D8D" w:rsidP="00C262B2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председателя _______________________________________</w:t>
      </w:r>
    </w:p>
    <w:p w:rsidR="00481D8D" w:rsidRPr="002A22D3" w:rsidRDefault="00481D8D" w:rsidP="00C262B2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 w:rsidRPr="003651E3">
        <w:rPr>
          <w:sz w:val="22"/>
          <w:szCs w:val="22"/>
        </w:rPr>
        <w:t>_</w:t>
      </w:r>
      <w:r>
        <w:rPr>
          <w:sz w:val="22"/>
          <w:szCs w:val="22"/>
        </w:rPr>
        <w:t>_</w:t>
      </w:r>
      <w:r w:rsidRPr="003651E3">
        <w:rPr>
          <w:sz w:val="22"/>
          <w:szCs w:val="22"/>
        </w:rPr>
        <w:t>_</w:t>
      </w:r>
      <w:r>
        <w:rPr>
          <w:sz w:val="22"/>
          <w:szCs w:val="22"/>
        </w:rPr>
        <w:t xml:space="preserve">   </w:t>
      </w:r>
      <w:r w:rsidRPr="003651E3">
        <w:rPr>
          <w:sz w:val="22"/>
          <w:szCs w:val="22"/>
        </w:rPr>
        <w:t>на основании прав по должности,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</w:t>
      </w:r>
      <w:r w:rsidRPr="002A22D3">
        <w:rPr>
          <w:sz w:val="22"/>
          <w:szCs w:val="22"/>
        </w:rPr>
        <w:t>_______________________________________</w:t>
      </w:r>
      <w:r>
        <w:rPr>
          <w:sz w:val="22"/>
          <w:szCs w:val="22"/>
        </w:rPr>
        <w:t>________________________________________</w:t>
      </w:r>
      <w:r w:rsidRPr="002A22D3">
        <w:rPr>
          <w:sz w:val="22"/>
          <w:szCs w:val="22"/>
        </w:rPr>
        <w:t>_,</w:t>
      </w:r>
    </w:p>
    <w:p w:rsidR="00481D8D" w:rsidRPr="002A22D3" w:rsidRDefault="00481D8D" w:rsidP="00C262B2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_________,</w:t>
      </w:r>
    </w:p>
    <w:p w:rsidR="00481D8D" w:rsidRPr="002A22D3" w:rsidRDefault="00481D8D" w:rsidP="00C262B2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действующ__ на основании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___________________________________________________,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</w:p>
    <w:p w:rsidR="00481D8D" w:rsidRPr="002A22D3" w:rsidRDefault="00481D8D" w:rsidP="00C262B2">
      <w:pPr>
        <w:pStyle w:val="Heading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481D8D" w:rsidRDefault="00481D8D" w:rsidP="00C262B2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1.1.ПРЕТЕНДЕНТ для участия в аукционе по продаже </w:t>
      </w:r>
      <w:r>
        <w:rPr>
          <w:sz w:val="22"/>
          <w:szCs w:val="22"/>
        </w:rPr>
        <w:t>____________________________________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 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размере___________________________________________________________________________________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 xml:space="preserve">________ (далее - денежные средства). </w:t>
      </w:r>
    </w:p>
    <w:p w:rsidR="00481D8D" w:rsidRPr="002A22D3" w:rsidRDefault="00481D8D" w:rsidP="00C262B2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N 585.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</w:p>
    <w:p w:rsidR="00481D8D" w:rsidRPr="002A22D3" w:rsidRDefault="00481D8D" w:rsidP="00C262B2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481D8D" w:rsidRPr="002A22D3" w:rsidRDefault="00481D8D" w:rsidP="00C262B2">
      <w:pPr>
        <w:pStyle w:val="BodyText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быть перечислены Претендентом на счет Комитета, указанный в п. 1.1. настоящего договора, не позднее  </w:t>
      </w:r>
      <w:r w:rsidRPr="00265CBF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5</w:t>
      </w:r>
      <w:r w:rsidRPr="00265CBF">
        <w:rPr>
          <w:b/>
          <w:bCs/>
          <w:sz w:val="22"/>
          <w:szCs w:val="22"/>
        </w:rPr>
        <w:t>.0</w:t>
      </w:r>
      <w:r>
        <w:rPr>
          <w:b/>
          <w:bCs/>
          <w:sz w:val="22"/>
          <w:szCs w:val="22"/>
        </w:rPr>
        <w:t>1</w:t>
      </w:r>
      <w:r w:rsidRPr="00265CBF">
        <w:rPr>
          <w:b/>
          <w:bCs/>
          <w:sz w:val="22"/>
          <w:szCs w:val="22"/>
        </w:rPr>
        <w:t>.2016 года</w:t>
      </w:r>
      <w:r w:rsidRPr="002A22D3">
        <w:rPr>
          <w:sz w:val="22"/>
          <w:szCs w:val="22"/>
        </w:rPr>
        <w:t>, и считаются внесенными с момента их зачисления на счет Комитета.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2.3. Комитет обязуется возвратить сумму задатка Претенденту в установленных Федеральным законом № 178-ФЗ случаях.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2.5. Возврат средств в соответствии со п. 2.3 и ст. 3 настоящего Договора осуществляется по следующим банковским реквизитам Претендента _______________________</w:t>
      </w:r>
      <w:r>
        <w:rPr>
          <w:sz w:val="22"/>
          <w:szCs w:val="22"/>
        </w:rPr>
        <w:t>________________________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___.</w:t>
      </w:r>
    </w:p>
    <w:p w:rsidR="00481D8D" w:rsidRPr="002A22D3" w:rsidRDefault="00481D8D" w:rsidP="00C262B2">
      <w:pPr>
        <w:jc w:val="both"/>
        <w:rPr>
          <w:sz w:val="22"/>
          <w:szCs w:val="22"/>
        </w:rPr>
      </w:pPr>
    </w:p>
    <w:p w:rsidR="00481D8D" w:rsidRDefault="00481D8D" w:rsidP="00C262B2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Статья 3. Возврат денежных средств.</w:t>
      </w:r>
    </w:p>
    <w:p w:rsidR="00481D8D" w:rsidRPr="002A22D3" w:rsidRDefault="00481D8D" w:rsidP="00C262B2">
      <w:pPr>
        <w:ind w:firstLine="794"/>
        <w:jc w:val="center"/>
        <w:rPr>
          <w:sz w:val="22"/>
          <w:szCs w:val="22"/>
        </w:rPr>
      </w:pP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3.1. В случае отзыва Претендентом зарегистрированной заявки до </w:t>
      </w:r>
      <w:r w:rsidRPr="00265CBF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5</w:t>
      </w:r>
      <w:r w:rsidRPr="00265CBF">
        <w:rPr>
          <w:b/>
          <w:bCs/>
          <w:sz w:val="22"/>
          <w:szCs w:val="22"/>
        </w:rPr>
        <w:t>.0</w:t>
      </w:r>
      <w:r>
        <w:rPr>
          <w:b/>
          <w:bCs/>
          <w:sz w:val="22"/>
          <w:szCs w:val="22"/>
        </w:rPr>
        <w:t>1</w:t>
      </w:r>
      <w:r w:rsidRPr="00265CBF">
        <w:rPr>
          <w:b/>
          <w:bCs/>
          <w:sz w:val="22"/>
          <w:szCs w:val="22"/>
        </w:rPr>
        <w:t>.2016 года</w:t>
      </w:r>
      <w:r w:rsidRPr="002A22D3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позднее </w:t>
      </w:r>
      <w:r w:rsidRPr="00265CBF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5</w:t>
      </w:r>
      <w:r w:rsidRPr="00265CBF">
        <w:rPr>
          <w:b/>
          <w:bCs/>
          <w:sz w:val="22"/>
          <w:szCs w:val="22"/>
        </w:rPr>
        <w:t>.0</w:t>
      </w:r>
      <w:r>
        <w:rPr>
          <w:b/>
          <w:bCs/>
          <w:sz w:val="22"/>
          <w:szCs w:val="22"/>
        </w:rPr>
        <w:t>1</w:t>
      </w:r>
      <w:r w:rsidRPr="00265CBF">
        <w:rPr>
          <w:b/>
          <w:bCs/>
          <w:sz w:val="22"/>
          <w:szCs w:val="22"/>
        </w:rPr>
        <w:t>.2016 года</w:t>
      </w:r>
      <w:r w:rsidRPr="002A22D3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случае,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с даты подведения итогов аукциона. 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В случае,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>–</w:t>
      </w:r>
      <w:r w:rsidRPr="002A22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течении </w:t>
      </w:r>
      <w:r w:rsidRPr="002A22D3">
        <w:rPr>
          <w:sz w:val="22"/>
          <w:szCs w:val="22"/>
        </w:rPr>
        <w:t xml:space="preserve">5 рабочих дней </w:t>
      </w:r>
      <w:r>
        <w:rPr>
          <w:sz w:val="22"/>
          <w:szCs w:val="22"/>
        </w:rPr>
        <w:t>с даты подведения итогов аукциона,</w:t>
      </w:r>
      <w:r w:rsidRPr="002A22D3">
        <w:rPr>
          <w:sz w:val="22"/>
          <w:szCs w:val="22"/>
        </w:rPr>
        <w:t xml:space="preserve"> 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3.5. В случае признания аукциона несостоявшимся, Комитет перечисляет Претенденту сумму задатка в течение 5 дней с даты подведения итогов аукциона.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</w:p>
    <w:p w:rsidR="00481D8D" w:rsidRDefault="00481D8D" w:rsidP="00C262B2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481D8D" w:rsidRPr="002A22D3" w:rsidRDefault="00481D8D" w:rsidP="00C262B2">
      <w:pPr>
        <w:ind w:firstLine="540"/>
        <w:jc w:val="center"/>
        <w:rPr>
          <w:sz w:val="22"/>
          <w:szCs w:val="22"/>
        </w:rPr>
      </w:pP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481D8D" w:rsidRPr="002A22D3" w:rsidRDefault="00481D8D" w:rsidP="00C262B2">
      <w:pPr>
        <w:pStyle w:val="BodyTextIndent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481D8D" w:rsidRPr="002A22D3" w:rsidRDefault="00481D8D" w:rsidP="00C262B2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481D8D" w:rsidRPr="002A22D3" w:rsidRDefault="00481D8D" w:rsidP="00C262B2">
      <w:pPr>
        <w:ind w:firstLine="794"/>
        <w:jc w:val="both"/>
        <w:rPr>
          <w:sz w:val="22"/>
          <w:szCs w:val="22"/>
        </w:rPr>
      </w:pPr>
    </w:p>
    <w:p w:rsidR="00481D8D" w:rsidRPr="002A22D3" w:rsidRDefault="00481D8D" w:rsidP="00C262B2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481D8D" w:rsidRPr="002A22D3" w:rsidRDefault="00481D8D" w:rsidP="00C262B2">
      <w:pPr>
        <w:pStyle w:val="BodyTextIndent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481D8D" w:rsidRPr="002A22D3" w:rsidRDefault="00481D8D" w:rsidP="00C262B2">
      <w:pPr>
        <w:pStyle w:val="BodyTextIndent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Комитет по управлению имуществом муниципального образования города Благовещенска, г.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481D8D" w:rsidRPr="002A22D3" w:rsidRDefault="00481D8D" w:rsidP="00C262B2">
      <w:pPr>
        <w:pStyle w:val="BodyTextIndent2"/>
        <w:rPr>
          <w:sz w:val="22"/>
          <w:szCs w:val="22"/>
        </w:rPr>
      </w:pPr>
    </w:p>
    <w:p w:rsidR="00481D8D" w:rsidRPr="002A22D3" w:rsidRDefault="00481D8D" w:rsidP="00C262B2">
      <w:pPr>
        <w:pStyle w:val="BodyTextIndent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481D8D" w:rsidRPr="009E04FD" w:rsidRDefault="00481D8D" w:rsidP="00C262B2">
      <w:pPr>
        <w:pStyle w:val="BodyTextIndent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481D8D" w:rsidRPr="002A22D3" w:rsidRDefault="00481D8D" w:rsidP="00C262B2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481D8D" w:rsidRPr="002A22D3" w:rsidRDefault="00481D8D" w:rsidP="00C262B2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____________________________</w:t>
      </w:r>
    </w:p>
    <w:p w:rsidR="00481D8D" w:rsidRPr="002A22D3" w:rsidRDefault="00481D8D" w:rsidP="00C262B2">
      <w:pPr>
        <w:rPr>
          <w:sz w:val="22"/>
          <w:szCs w:val="22"/>
        </w:rPr>
      </w:pPr>
    </w:p>
    <w:p w:rsidR="00481D8D" w:rsidRPr="002A22D3" w:rsidRDefault="00481D8D" w:rsidP="00C262B2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>___________________________</w:t>
      </w:r>
    </w:p>
    <w:p w:rsidR="00481D8D" w:rsidRPr="009E04FD" w:rsidRDefault="00481D8D" w:rsidP="00C262B2">
      <w:pPr>
        <w:pStyle w:val="BodyTextIndent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481D8D" w:rsidRDefault="00481D8D" w:rsidP="00C262B2"/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p w:rsidR="00481D8D" w:rsidRDefault="00481D8D" w:rsidP="00C262B2">
      <w:pPr>
        <w:pStyle w:val="BodyTextIndent2"/>
        <w:jc w:val="center"/>
      </w:pPr>
    </w:p>
    <w:sectPr w:rsidR="00481D8D" w:rsidSect="00380FCB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B9B"/>
    <w:multiLevelType w:val="multilevel"/>
    <w:tmpl w:val="F2401D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02C61DF8"/>
    <w:multiLevelType w:val="singleLevel"/>
    <w:tmpl w:val="C0FC1D76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041B23AE"/>
    <w:multiLevelType w:val="singleLevel"/>
    <w:tmpl w:val="167AC4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043F0436"/>
    <w:multiLevelType w:val="multilevel"/>
    <w:tmpl w:val="8FB6DD2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0"/>
        </w:tabs>
        <w:ind w:left="129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290"/>
        </w:tabs>
        <w:ind w:left="129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2010"/>
        </w:tabs>
        <w:ind w:left="201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70"/>
        </w:tabs>
        <w:ind w:left="237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70"/>
        </w:tabs>
        <w:ind w:left="237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30"/>
        </w:tabs>
        <w:ind w:left="2730" w:hanging="2160"/>
      </w:pPr>
      <w:rPr>
        <w:rFonts w:hint="default"/>
        <w:sz w:val="20"/>
        <w:szCs w:val="20"/>
      </w:rPr>
    </w:lvl>
  </w:abstractNum>
  <w:abstractNum w:abstractNumId="4">
    <w:nsid w:val="081D7E1B"/>
    <w:multiLevelType w:val="singleLevel"/>
    <w:tmpl w:val="4E9075DA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0BE748BB"/>
    <w:multiLevelType w:val="singleLevel"/>
    <w:tmpl w:val="FC5A9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</w:abstractNum>
  <w:abstractNum w:abstractNumId="6">
    <w:nsid w:val="0CE319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EE356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116D3C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124B7B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61D0D3B"/>
    <w:multiLevelType w:val="singleLevel"/>
    <w:tmpl w:val="73BA41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168811C5"/>
    <w:multiLevelType w:val="multilevel"/>
    <w:tmpl w:val="DB10A2B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C674A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FB0769"/>
    <w:multiLevelType w:val="singleLevel"/>
    <w:tmpl w:val="1862B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52A6788"/>
    <w:multiLevelType w:val="multilevel"/>
    <w:tmpl w:val="815E8E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15">
    <w:nsid w:val="27371E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>
    <w:nsid w:val="27FD600F"/>
    <w:multiLevelType w:val="multilevel"/>
    <w:tmpl w:val="AF3C269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3C565F1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50016E3C"/>
    <w:multiLevelType w:val="singleLevel"/>
    <w:tmpl w:val="A84CFFCA"/>
    <w:lvl w:ilvl="0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3A82D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>
    <w:nsid w:val="551716C3"/>
    <w:multiLevelType w:val="singleLevel"/>
    <w:tmpl w:val="1862BB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6BC209C"/>
    <w:multiLevelType w:val="singleLevel"/>
    <w:tmpl w:val="65169B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>
    <w:nsid w:val="652E6821"/>
    <w:multiLevelType w:val="singleLevel"/>
    <w:tmpl w:val="F514BF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B992C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6C781760"/>
    <w:multiLevelType w:val="singleLevel"/>
    <w:tmpl w:val="D3284C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F375548"/>
    <w:multiLevelType w:val="singleLevel"/>
    <w:tmpl w:val="E1B2043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A50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7D602482"/>
    <w:multiLevelType w:val="singleLevel"/>
    <w:tmpl w:val="167AC4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8"/>
  </w:num>
  <w:num w:numId="4">
    <w:abstractNumId w:val="21"/>
  </w:num>
  <w:num w:numId="5">
    <w:abstractNumId w:val="20"/>
  </w:num>
  <w:num w:numId="6">
    <w:abstractNumId w:val="22"/>
  </w:num>
  <w:num w:numId="7">
    <w:abstractNumId w:val="24"/>
  </w:num>
  <w:num w:numId="8">
    <w:abstractNumId w:val="2"/>
  </w:num>
  <w:num w:numId="9">
    <w:abstractNumId w:val="27"/>
  </w:num>
  <w:num w:numId="10">
    <w:abstractNumId w:val="25"/>
  </w:num>
  <w:num w:numId="11">
    <w:abstractNumId w:val="10"/>
  </w:num>
  <w:num w:numId="12">
    <w:abstractNumId w:val="4"/>
  </w:num>
  <w:num w:numId="13">
    <w:abstractNumId w:val="5"/>
  </w:num>
  <w:num w:numId="14">
    <w:abstractNumId w:val="0"/>
  </w:num>
  <w:num w:numId="15">
    <w:abstractNumId w:val="16"/>
  </w:num>
  <w:num w:numId="16">
    <w:abstractNumId w:val="8"/>
  </w:num>
  <w:num w:numId="17">
    <w:abstractNumId w:val="1"/>
  </w:num>
  <w:num w:numId="18">
    <w:abstractNumId w:val="9"/>
  </w:num>
  <w:num w:numId="19">
    <w:abstractNumId w:val="14"/>
  </w:num>
  <w:num w:numId="20">
    <w:abstractNumId w:val="23"/>
  </w:num>
  <w:num w:numId="21">
    <w:abstractNumId w:val="11"/>
  </w:num>
  <w:num w:numId="22">
    <w:abstractNumId w:val="17"/>
  </w:num>
  <w:num w:numId="23">
    <w:abstractNumId w:val="7"/>
  </w:num>
  <w:num w:numId="24">
    <w:abstractNumId w:val="26"/>
  </w:num>
  <w:num w:numId="25">
    <w:abstractNumId w:val="3"/>
  </w:num>
  <w:num w:numId="26">
    <w:abstractNumId w:val="6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FE9"/>
    <w:rsid w:val="00015299"/>
    <w:rsid w:val="0002038B"/>
    <w:rsid w:val="00025F01"/>
    <w:rsid w:val="000309EB"/>
    <w:rsid w:val="00031089"/>
    <w:rsid w:val="000314F1"/>
    <w:rsid w:val="00034872"/>
    <w:rsid w:val="00036C15"/>
    <w:rsid w:val="000420A7"/>
    <w:rsid w:val="0005171A"/>
    <w:rsid w:val="00055C9A"/>
    <w:rsid w:val="00055D00"/>
    <w:rsid w:val="00056AC1"/>
    <w:rsid w:val="000611A4"/>
    <w:rsid w:val="00064FE0"/>
    <w:rsid w:val="00077BFD"/>
    <w:rsid w:val="000810FE"/>
    <w:rsid w:val="00081EFB"/>
    <w:rsid w:val="00090943"/>
    <w:rsid w:val="00094DDA"/>
    <w:rsid w:val="000A0D81"/>
    <w:rsid w:val="000A2BDE"/>
    <w:rsid w:val="000A2F40"/>
    <w:rsid w:val="000A3B8D"/>
    <w:rsid w:val="000A770F"/>
    <w:rsid w:val="000A7FEA"/>
    <w:rsid w:val="000B540E"/>
    <w:rsid w:val="000B5A22"/>
    <w:rsid w:val="000C21DB"/>
    <w:rsid w:val="000C4BA1"/>
    <w:rsid w:val="000D0DBC"/>
    <w:rsid w:val="000E00AE"/>
    <w:rsid w:val="000E0E96"/>
    <w:rsid w:val="000E30B6"/>
    <w:rsid w:val="000E65D4"/>
    <w:rsid w:val="000E76BA"/>
    <w:rsid w:val="000E76C0"/>
    <w:rsid w:val="000F1747"/>
    <w:rsid w:val="0010515C"/>
    <w:rsid w:val="00111B03"/>
    <w:rsid w:val="00126BBA"/>
    <w:rsid w:val="00137097"/>
    <w:rsid w:val="00143C58"/>
    <w:rsid w:val="00164558"/>
    <w:rsid w:val="001677A4"/>
    <w:rsid w:val="0017068C"/>
    <w:rsid w:val="00174604"/>
    <w:rsid w:val="00180BF0"/>
    <w:rsid w:val="00181AE5"/>
    <w:rsid w:val="0018262D"/>
    <w:rsid w:val="0018404A"/>
    <w:rsid w:val="001842E5"/>
    <w:rsid w:val="00194759"/>
    <w:rsid w:val="001A3B33"/>
    <w:rsid w:val="001A406F"/>
    <w:rsid w:val="001A433C"/>
    <w:rsid w:val="001A71FC"/>
    <w:rsid w:val="001A771E"/>
    <w:rsid w:val="001A797E"/>
    <w:rsid w:val="001B15B4"/>
    <w:rsid w:val="001B6464"/>
    <w:rsid w:val="001C061B"/>
    <w:rsid w:val="001C06EE"/>
    <w:rsid w:val="001C2F5B"/>
    <w:rsid w:val="001C2F8E"/>
    <w:rsid w:val="001C2F9E"/>
    <w:rsid w:val="001C4037"/>
    <w:rsid w:val="001D21CB"/>
    <w:rsid w:val="001D5D20"/>
    <w:rsid w:val="001F32CB"/>
    <w:rsid w:val="00201556"/>
    <w:rsid w:val="00203155"/>
    <w:rsid w:val="002031EE"/>
    <w:rsid w:val="0020433E"/>
    <w:rsid w:val="00207ADD"/>
    <w:rsid w:val="0021052B"/>
    <w:rsid w:val="00215ACA"/>
    <w:rsid w:val="0021783C"/>
    <w:rsid w:val="00222894"/>
    <w:rsid w:val="002250C9"/>
    <w:rsid w:val="0022711B"/>
    <w:rsid w:val="00227EFA"/>
    <w:rsid w:val="00232A6F"/>
    <w:rsid w:val="00232FDE"/>
    <w:rsid w:val="002337D4"/>
    <w:rsid w:val="00235C3E"/>
    <w:rsid w:val="002365B9"/>
    <w:rsid w:val="0023793A"/>
    <w:rsid w:val="0024144A"/>
    <w:rsid w:val="00245B6C"/>
    <w:rsid w:val="00251B8C"/>
    <w:rsid w:val="00254144"/>
    <w:rsid w:val="00254771"/>
    <w:rsid w:val="00263B28"/>
    <w:rsid w:val="00265CBF"/>
    <w:rsid w:val="00265FAA"/>
    <w:rsid w:val="00285927"/>
    <w:rsid w:val="002863DC"/>
    <w:rsid w:val="0028717C"/>
    <w:rsid w:val="002967C9"/>
    <w:rsid w:val="002A22D3"/>
    <w:rsid w:val="002A48DB"/>
    <w:rsid w:val="002A57A9"/>
    <w:rsid w:val="002B204D"/>
    <w:rsid w:val="002B5ECB"/>
    <w:rsid w:val="002B780D"/>
    <w:rsid w:val="002D50E6"/>
    <w:rsid w:val="002D523D"/>
    <w:rsid w:val="002D57CF"/>
    <w:rsid w:val="002D6C8F"/>
    <w:rsid w:val="002E0130"/>
    <w:rsid w:val="002E5591"/>
    <w:rsid w:val="002E5717"/>
    <w:rsid w:val="002E5E64"/>
    <w:rsid w:val="002E61FB"/>
    <w:rsid w:val="002F04E0"/>
    <w:rsid w:val="002F1ACF"/>
    <w:rsid w:val="002F59D5"/>
    <w:rsid w:val="002F6319"/>
    <w:rsid w:val="002F63FA"/>
    <w:rsid w:val="002F6A3C"/>
    <w:rsid w:val="003023FB"/>
    <w:rsid w:val="00304415"/>
    <w:rsid w:val="00314347"/>
    <w:rsid w:val="00316810"/>
    <w:rsid w:val="00317922"/>
    <w:rsid w:val="0033013E"/>
    <w:rsid w:val="00333854"/>
    <w:rsid w:val="003414FD"/>
    <w:rsid w:val="00343669"/>
    <w:rsid w:val="00346442"/>
    <w:rsid w:val="00354A07"/>
    <w:rsid w:val="00356176"/>
    <w:rsid w:val="00363E39"/>
    <w:rsid w:val="003651E3"/>
    <w:rsid w:val="00372C1F"/>
    <w:rsid w:val="003801A0"/>
    <w:rsid w:val="00380FCB"/>
    <w:rsid w:val="00381307"/>
    <w:rsid w:val="0038391E"/>
    <w:rsid w:val="003A3B63"/>
    <w:rsid w:val="003B456B"/>
    <w:rsid w:val="003B7261"/>
    <w:rsid w:val="003C16B7"/>
    <w:rsid w:val="003C59C0"/>
    <w:rsid w:val="003D0BC0"/>
    <w:rsid w:val="003D10F1"/>
    <w:rsid w:val="003D5B57"/>
    <w:rsid w:val="003E0434"/>
    <w:rsid w:val="003E056F"/>
    <w:rsid w:val="003E3548"/>
    <w:rsid w:val="003E6E12"/>
    <w:rsid w:val="003F4199"/>
    <w:rsid w:val="00407E0C"/>
    <w:rsid w:val="004102AE"/>
    <w:rsid w:val="004102CA"/>
    <w:rsid w:val="00422CEE"/>
    <w:rsid w:val="00425BB6"/>
    <w:rsid w:val="00426CC8"/>
    <w:rsid w:val="004277E0"/>
    <w:rsid w:val="004277FA"/>
    <w:rsid w:val="00430039"/>
    <w:rsid w:val="00430C34"/>
    <w:rsid w:val="0043186C"/>
    <w:rsid w:val="00436142"/>
    <w:rsid w:val="00437C3F"/>
    <w:rsid w:val="00440783"/>
    <w:rsid w:val="00447440"/>
    <w:rsid w:val="0044784F"/>
    <w:rsid w:val="00455B04"/>
    <w:rsid w:val="004668EB"/>
    <w:rsid w:val="00480767"/>
    <w:rsid w:val="00481D8D"/>
    <w:rsid w:val="0048716E"/>
    <w:rsid w:val="004875E8"/>
    <w:rsid w:val="00494245"/>
    <w:rsid w:val="00494AF2"/>
    <w:rsid w:val="004B2FCD"/>
    <w:rsid w:val="004B6AE4"/>
    <w:rsid w:val="004C1FFE"/>
    <w:rsid w:val="004C3679"/>
    <w:rsid w:val="004D08A6"/>
    <w:rsid w:val="004D4892"/>
    <w:rsid w:val="004D7AF0"/>
    <w:rsid w:val="004E429E"/>
    <w:rsid w:val="004E5AC1"/>
    <w:rsid w:val="004E747C"/>
    <w:rsid w:val="004E7E6C"/>
    <w:rsid w:val="004F1734"/>
    <w:rsid w:val="004F1CFC"/>
    <w:rsid w:val="004F2082"/>
    <w:rsid w:val="004F284B"/>
    <w:rsid w:val="004F595E"/>
    <w:rsid w:val="004F5E1C"/>
    <w:rsid w:val="004F7A51"/>
    <w:rsid w:val="005018C4"/>
    <w:rsid w:val="00502965"/>
    <w:rsid w:val="00504D8A"/>
    <w:rsid w:val="00505E2B"/>
    <w:rsid w:val="00511B6A"/>
    <w:rsid w:val="00514B05"/>
    <w:rsid w:val="00515C4D"/>
    <w:rsid w:val="00515E34"/>
    <w:rsid w:val="00516B60"/>
    <w:rsid w:val="00517504"/>
    <w:rsid w:val="005209C2"/>
    <w:rsid w:val="0052398C"/>
    <w:rsid w:val="00540946"/>
    <w:rsid w:val="005417E4"/>
    <w:rsid w:val="00545A61"/>
    <w:rsid w:val="00545A78"/>
    <w:rsid w:val="00546394"/>
    <w:rsid w:val="0055086D"/>
    <w:rsid w:val="005574E9"/>
    <w:rsid w:val="005606BB"/>
    <w:rsid w:val="00564AE3"/>
    <w:rsid w:val="00567266"/>
    <w:rsid w:val="005673FC"/>
    <w:rsid w:val="00567C86"/>
    <w:rsid w:val="00571905"/>
    <w:rsid w:val="00573920"/>
    <w:rsid w:val="0057563B"/>
    <w:rsid w:val="00575B9D"/>
    <w:rsid w:val="005761E9"/>
    <w:rsid w:val="005806BA"/>
    <w:rsid w:val="005807E5"/>
    <w:rsid w:val="0058587E"/>
    <w:rsid w:val="0058768B"/>
    <w:rsid w:val="005947DB"/>
    <w:rsid w:val="00595A6B"/>
    <w:rsid w:val="005966F0"/>
    <w:rsid w:val="005A196D"/>
    <w:rsid w:val="005A45FA"/>
    <w:rsid w:val="005A59E6"/>
    <w:rsid w:val="005B0F16"/>
    <w:rsid w:val="005B1859"/>
    <w:rsid w:val="005C1B60"/>
    <w:rsid w:val="005C378E"/>
    <w:rsid w:val="005E1115"/>
    <w:rsid w:val="005E3B00"/>
    <w:rsid w:val="005E6074"/>
    <w:rsid w:val="005F1D56"/>
    <w:rsid w:val="005F282F"/>
    <w:rsid w:val="005F4CFA"/>
    <w:rsid w:val="005F6C6B"/>
    <w:rsid w:val="005F7355"/>
    <w:rsid w:val="00622A80"/>
    <w:rsid w:val="0062650B"/>
    <w:rsid w:val="00633B5D"/>
    <w:rsid w:val="00635931"/>
    <w:rsid w:val="006369A5"/>
    <w:rsid w:val="00637801"/>
    <w:rsid w:val="0064675B"/>
    <w:rsid w:val="00646E34"/>
    <w:rsid w:val="006476DB"/>
    <w:rsid w:val="00647747"/>
    <w:rsid w:val="00650A5C"/>
    <w:rsid w:val="0065315C"/>
    <w:rsid w:val="00657882"/>
    <w:rsid w:val="0066005D"/>
    <w:rsid w:val="006722FE"/>
    <w:rsid w:val="00674CA2"/>
    <w:rsid w:val="00677FC1"/>
    <w:rsid w:val="00680AB7"/>
    <w:rsid w:val="0068155E"/>
    <w:rsid w:val="006817B1"/>
    <w:rsid w:val="006842C4"/>
    <w:rsid w:val="00685CE0"/>
    <w:rsid w:val="006909D2"/>
    <w:rsid w:val="00694D3F"/>
    <w:rsid w:val="00694FD6"/>
    <w:rsid w:val="006A03E9"/>
    <w:rsid w:val="006A47B6"/>
    <w:rsid w:val="006B57C3"/>
    <w:rsid w:val="006C1396"/>
    <w:rsid w:val="006C53E6"/>
    <w:rsid w:val="006C5452"/>
    <w:rsid w:val="006C57F0"/>
    <w:rsid w:val="006C6FFF"/>
    <w:rsid w:val="006C72F4"/>
    <w:rsid w:val="006C7ED2"/>
    <w:rsid w:val="006D2257"/>
    <w:rsid w:val="006D3E4B"/>
    <w:rsid w:val="006D6E36"/>
    <w:rsid w:val="006E1A14"/>
    <w:rsid w:val="006E4143"/>
    <w:rsid w:val="006F06FE"/>
    <w:rsid w:val="006F0856"/>
    <w:rsid w:val="006F2E23"/>
    <w:rsid w:val="006F59C7"/>
    <w:rsid w:val="006F68F4"/>
    <w:rsid w:val="00704556"/>
    <w:rsid w:val="0070760A"/>
    <w:rsid w:val="00732C0E"/>
    <w:rsid w:val="00740B94"/>
    <w:rsid w:val="00745C4D"/>
    <w:rsid w:val="0074638C"/>
    <w:rsid w:val="00751696"/>
    <w:rsid w:val="007536EA"/>
    <w:rsid w:val="0075445E"/>
    <w:rsid w:val="00756FF4"/>
    <w:rsid w:val="00760CCD"/>
    <w:rsid w:val="007629BF"/>
    <w:rsid w:val="00764CB6"/>
    <w:rsid w:val="00770DCE"/>
    <w:rsid w:val="0077135F"/>
    <w:rsid w:val="00781231"/>
    <w:rsid w:val="00784505"/>
    <w:rsid w:val="00787437"/>
    <w:rsid w:val="00791394"/>
    <w:rsid w:val="0079162F"/>
    <w:rsid w:val="0079183D"/>
    <w:rsid w:val="00793278"/>
    <w:rsid w:val="00794939"/>
    <w:rsid w:val="00795ABF"/>
    <w:rsid w:val="00795AFF"/>
    <w:rsid w:val="007A0815"/>
    <w:rsid w:val="007A23D2"/>
    <w:rsid w:val="007A3689"/>
    <w:rsid w:val="007B6D20"/>
    <w:rsid w:val="007C2265"/>
    <w:rsid w:val="007C2EC6"/>
    <w:rsid w:val="007C308C"/>
    <w:rsid w:val="007C56D5"/>
    <w:rsid w:val="007C5D1B"/>
    <w:rsid w:val="007D1F61"/>
    <w:rsid w:val="007D5C00"/>
    <w:rsid w:val="007E15E2"/>
    <w:rsid w:val="007E5080"/>
    <w:rsid w:val="007F04CD"/>
    <w:rsid w:val="007F2D3D"/>
    <w:rsid w:val="007F2F2D"/>
    <w:rsid w:val="007F4ABF"/>
    <w:rsid w:val="007F7D5F"/>
    <w:rsid w:val="007F7E23"/>
    <w:rsid w:val="0080026F"/>
    <w:rsid w:val="00807760"/>
    <w:rsid w:val="00807DC2"/>
    <w:rsid w:val="0081308F"/>
    <w:rsid w:val="00813F56"/>
    <w:rsid w:val="00825211"/>
    <w:rsid w:val="00831753"/>
    <w:rsid w:val="008322A3"/>
    <w:rsid w:val="00836F99"/>
    <w:rsid w:val="00846FCF"/>
    <w:rsid w:val="00851064"/>
    <w:rsid w:val="00851383"/>
    <w:rsid w:val="00853F64"/>
    <w:rsid w:val="008545EF"/>
    <w:rsid w:val="00856F19"/>
    <w:rsid w:val="008704DE"/>
    <w:rsid w:val="00872FA1"/>
    <w:rsid w:val="0087317F"/>
    <w:rsid w:val="00873DA4"/>
    <w:rsid w:val="00874ABA"/>
    <w:rsid w:val="00881E1B"/>
    <w:rsid w:val="00882B99"/>
    <w:rsid w:val="008848DC"/>
    <w:rsid w:val="0088630F"/>
    <w:rsid w:val="00892A02"/>
    <w:rsid w:val="008942FD"/>
    <w:rsid w:val="008A32C2"/>
    <w:rsid w:val="008A3B2A"/>
    <w:rsid w:val="008A75C2"/>
    <w:rsid w:val="008B5D23"/>
    <w:rsid w:val="008B69F9"/>
    <w:rsid w:val="008B747A"/>
    <w:rsid w:val="008C4790"/>
    <w:rsid w:val="008D299C"/>
    <w:rsid w:val="008D43D6"/>
    <w:rsid w:val="008D4C66"/>
    <w:rsid w:val="008E0A14"/>
    <w:rsid w:val="008E184B"/>
    <w:rsid w:val="008E5F77"/>
    <w:rsid w:val="008F0162"/>
    <w:rsid w:val="008F1A4F"/>
    <w:rsid w:val="008F61B8"/>
    <w:rsid w:val="008F7C6D"/>
    <w:rsid w:val="0090327A"/>
    <w:rsid w:val="009048E3"/>
    <w:rsid w:val="009071D3"/>
    <w:rsid w:val="009177F3"/>
    <w:rsid w:val="00923C1B"/>
    <w:rsid w:val="00924F8E"/>
    <w:rsid w:val="00927000"/>
    <w:rsid w:val="00930DFE"/>
    <w:rsid w:val="00932647"/>
    <w:rsid w:val="0093611C"/>
    <w:rsid w:val="0094136D"/>
    <w:rsid w:val="009420D0"/>
    <w:rsid w:val="00944319"/>
    <w:rsid w:val="00954083"/>
    <w:rsid w:val="00955552"/>
    <w:rsid w:val="00961750"/>
    <w:rsid w:val="009625EC"/>
    <w:rsid w:val="009638ED"/>
    <w:rsid w:val="0096485D"/>
    <w:rsid w:val="009664C2"/>
    <w:rsid w:val="00966539"/>
    <w:rsid w:val="00967A8A"/>
    <w:rsid w:val="00970023"/>
    <w:rsid w:val="00970BEB"/>
    <w:rsid w:val="00971DB8"/>
    <w:rsid w:val="00975A0F"/>
    <w:rsid w:val="0097763C"/>
    <w:rsid w:val="00986D74"/>
    <w:rsid w:val="009916BB"/>
    <w:rsid w:val="009920A6"/>
    <w:rsid w:val="00994C49"/>
    <w:rsid w:val="009962E0"/>
    <w:rsid w:val="009A10A2"/>
    <w:rsid w:val="009A4F15"/>
    <w:rsid w:val="009A5750"/>
    <w:rsid w:val="009A6291"/>
    <w:rsid w:val="009B072A"/>
    <w:rsid w:val="009B1843"/>
    <w:rsid w:val="009B3A72"/>
    <w:rsid w:val="009D063A"/>
    <w:rsid w:val="009D1F8F"/>
    <w:rsid w:val="009D4FAD"/>
    <w:rsid w:val="009D5035"/>
    <w:rsid w:val="009E04FD"/>
    <w:rsid w:val="009E6171"/>
    <w:rsid w:val="009F2FB7"/>
    <w:rsid w:val="009F3FC6"/>
    <w:rsid w:val="00A00872"/>
    <w:rsid w:val="00A04514"/>
    <w:rsid w:val="00A12DD8"/>
    <w:rsid w:val="00A158B6"/>
    <w:rsid w:val="00A16493"/>
    <w:rsid w:val="00A173AE"/>
    <w:rsid w:val="00A26A66"/>
    <w:rsid w:val="00A2702E"/>
    <w:rsid w:val="00A32073"/>
    <w:rsid w:val="00A33089"/>
    <w:rsid w:val="00A3723C"/>
    <w:rsid w:val="00A41397"/>
    <w:rsid w:val="00A427CE"/>
    <w:rsid w:val="00A42E82"/>
    <w:rsid w:val="00A43723"/>
    <w:rsid w:val="00A43D69"/>
    <w:rsid w:val="00A44831"/>
    <w:rsid w:val="00A565BA"/>
    <w:rsid w:val="00A66646"/>
    <w:rsid w:val="00A6784E"/>
    <w:rsid w:val="00A713FC"/>
    <w:rsid w:val="00A7216A"/>
    <w:rsid w:val="00A82781"/>
    <w:rsid w:val="00A83316"/>
    <w:rsid w:val="00A86172"/>
    <w:rsid w:val="00A863C6"/>
    <w:rsid w:val="00AA0636"/>
    <w:rsid w:val="00AA4F37"/>
    <w:rsid w:val="00AA4F5D"/>
    <w:rsid w:val="00AA52C8"/>
    <w:rsid w:val="00AA69D6"/>
    <w:rsid w:val="00AA7CE7"/>
    <w:rsid w:val="00AB75BF"/>
    <w:rsid w:val="00AB7988"/>
    <w:rsid w:val="00AC1E35"/>
    <w:rsid w:val="00AC1EB5"/>
    <w:rsid w:val="00AC1F64"/>
    <w:rsid w:val="00AC4B29"/>
    <w:rsid w:val="00AC543D"/>
    <w:rsid w:val="00AD12C3"/>
    <w:rsid w:val="00AD1396"/>
    <w:rsid w:val="00AE3161"/>
    <w:rsid w:val="00AE3628"/>
    <w:rsid w:val="00AE6A9B"/>
    <w:rsid w:val="00AF2377"/>
    <w:rsid w:val="00AF3C94"/>
    <w:rsid w:val="00AF41AF"/>
    <w:rsid w:val="00B0490D"/>
    <w:rsid w:val="00B053E0"/>
    <w:rsid w:val="00B0584A"/>
    <w:rsid w:val="00B06821"/>
    <w:rsid w:val="00B16819"/>
    <w:rsid w:val="00B17EBF"/>
    <w:rsid w:val="00B20395"/>
    <w:rsid w:val="00B26664"/>
    <w:rsid w:val="00B2734D"/>
    <w:rsid w:val="00B30B54"/>
    <w:rsid w:val="00B33542"/>
    <w:rsid w:val="00B3665E"/>
    <w:rsid w:val="00B369F2"/>
    <w:rsid w:val="00B37E83"/>
    <w:rsid w:val="00B41642"/>
    <w:rsid w:val="00B43BA5"/>
    <w:rsid w:val="00B47255"/>
    <w:rsid w:val="00B506E8"/>
    <w:rsid w:val="00B51B85"/>
    <w:rsid w:val="00B612EA"/>
    <w:rsid w:val="00B72138"/>
    <w:rsid w:val="00B761BB"/>
    <w:rsid w:val="00B802A5"/>
    <w:rsid w:val="00B81701"/>
    <w:rsid w:val="00B81831"/>
    <w:rsid w:val="00B879ED"/>
    <w:rsid w:val="00B90E8D"/>
    <w:rsid w:val="00B93FC6"/>
    <w:rsid w:val="00BA1C9A"/>
    <w:rsid w:val="00BA4063"/>
    <w:rsid w:val="00BA7571"/>
    <w:rsid w:val="00BB0653"/>
    <w:rsid w:val="00BB0E3B"/>
    <w:rsid w:val="00BB0F1A"/>
    <w:rsid w:val="00BB22CF"/>
    <w:rsid w:val="00BB2710"/>
    <w:rsid w:val="00BB5040"/>
    <w:rsid w:val="00BC04BF"/>
    <w:rsid w:val="00BC2EB1"/>
    <w:rsid w:val="00BC3E73"/>
    <w:rsid w:val="00BC5D2C"/>
    <w:rsid w:val="00BD4188"/>
    <w:rsid w:val="00BD4964"/>
    <w:rsid w:val="00BE3232"/>
    <w:rsid w:val="00BE4823"/>
    <w:rsid w:val="00BF14D5"/>
    <w:rsid w:val="00BF5A77"/>
    <w:rsid w:val="00BF5E2E"/>
    <w:rsid w:val="00BF6F7E"/>
    <w:rsid w:val="00C00F8A"/>
    <w:rsid w:val="00C0192C"/>
    <w:rsid w:val="00C12578"/>
    <w:rsid w:val="00C13E01"/>
    <w:rsid w:val="00C262B2"/>
    <w:rsid w:val="00C262F7"/>
    <w:rsid w:val="00C269E7"/>
    <w:rsid w:val="00C30E03"/>
    <w:rsid w:val="00C329B8"/>
    <w:rsid w:val="00C36067"/>
    <w:rsid w:val="00C36E00"/>
    <w:rsid w:val="00C43C6F"/>
    <w:rsid w:val="00C5320A"/>
    <w:rsid w:val="00C563B1"/>
    <w:rsid w:val="00C63004"/>
    <w:rsid w:val="00C64F9E"/>
    <w:rsid w:val="00C6520D"/>
    <w:rsid w:val="00C66B8A"/>
    <w:rsid w:val="00C80B7D"/>
    <w:rsid w:val="00C829E8"/>
    <w:rsid w:val="00C82DE7"/>
    <w:rsid w:val="00C854A2"/>
    <w:rsid w:val="00C855A8"/>
    <w:rsid w:val="00C868A0"/>
    <w:rsid w:val="00C91817"/>
    <w:rsid w:val="00C94D54"/>
    <w:rsid w:val="00CA09DC"/>
    <w:rsid w:val="00CA0EED"/>
    <w:rsid w:val="00CA7EE3"/>
    <w:rsid w:val="00CB0581"/>
    <w:rsid w:val="00CB1076"/>
    <w:rsid w:val="00CB13C8"/>
    <w:rsid w:val="00CB1BA8"/>
    <w:rsid w:val="00CB3506"/>
    <w:rsid w:val="00CC03C4"/>
    <w:rsid w:val="00CC5631"/>
    <w:rsid w:val="00CC6972"/>
    <w:rsid w:val="00CD2A17"/>
    <w:rsid w:val="00CD68EC"/>
    <w:rsid w:val="00CE09BB"/>
    <w:rsid w:val="00CE2347"/>
    <w:rsid w:val="00CE2D0B"/>
    <w:rsid w:val="00CE55D1"/>
    <w:rsid w:val="00CE5EAB"/>
    <w:rsid w:val="00CE7DFA"/>
    <w:rsid w:val="00CF18EF"/>
    <w:rsid w:val="00CF3857"/>
    <w:rsid w:val="00D0219C"/>
    <w:rsid w:val="00D05D8D"/>
    <w:rsid w:val="00D065F2"/>
    <w:rsid w:val="00D10239"/>
    <w:rsid w:val="00D26D7D"/>
    <w:rsid w:val="00D27718"/>
    <w:rsid w:val="00D31FE9"/>
    <w:rsid w:val="00D33277"/>
    <w:rsid w:val="00D421C5"/>
    <w:rsid w:val="00D444CF"/>
    <w:rsid w:val="00D47EE6"/>
    <w:rsid w:val="00D510F9"/>
    <w:rsid w:val="00D5534E"/>
    <w:rsid w:val="00D63089"/>
    <w:rsid w:val="00D63950"/>
    <w:rsid w:val="00D64CE1"/>
    <w:rsid w:val="00D6628B"/>
    <w:rsid w:val="00D67A58"/>
    <w:rsid w:val="00D72844"/>
    <w:rsid w:val="00D73E0C"/>
    <w:rsid w:val="00D82AEE"/>
    <w:rsid w:val="00D866FD"/>
    <w:rsid w:val="00D870AC"/>
    <w:rsid w:val="00D9314C"/>
    <w:rsid w:val="00D941AE"/>
    <w:rsid w:val="00DA2DBC"/>
    <w:rsid w:val="00DA4C66"/>
    <w:rsid w:val="00DA5966"/>
    <w:rsid w:val="00DA5D70"/>
    <w:rsid w:val="00DB05AA"/>
    <w:rsid w:val="00DB6DC1"/>
    <w:rsid w:val="00DC0698"/>
    <w:rsid w:val="00DC6EC1"/>
    <w:rsid w:val="00DE1D70"/>
    <w:rsid w:val="00DE3400"/>
    <w:rsid w:val="00DE3972"/>
    <w:rsid w:val="00DF4C06"/>
    <w:rsid w:val="00E00F9B"/>
    <w:rsid w:val="00E0247C"/>
    <w:rsid w:val="00E028AA"/>
    <w:rsid w:val="00E15DA3"/>
    <w:rsid w:val="00E23453"/>
    <w:rsid w:val="00E235AE"/>
    <w:rsid w:val="00E23FC8"/>
    <w:rsid w:val="00E322D5"/>
    <w:rsid w:val="00E427DB"/>
    <w:rsid w:val="00E43024"/>
    <w:rsid w:val="00E43E53"/>
    <w:rsid w:val="00E46616"/>
    <w:rsid w:val="00E500E7"/>
    <w:rsid w:val="00E50FB6"/>
    <w:rsid w:val="00E570DD"/>
    <w:rsid w:val="00E57B2C"/>
    <w:rsid w:val="00E6369C"/>
    <w:rsid w:val="00E64BEF"/>
    <w:rsid w:val="00E725B1"/>
    <w:rsid w:val="00E73140"/>
    <w:rsid w:val="00E73595"/>
    <w:rsid w:val="00E7493E"/>
    <w:rsid w:val="00E82162"/>
    <w:rsid w:val="00E84E1D"/>
    <w:rsid w:val="00E86422"/>
    <w:rsid w:val="00E90D7A"/>
    <w:rsid w:val="00E91D9F"/>
    <w:rsid w:val="00E93192"/>
    <w:rsid w:val="00EA177D"/>
    <w:rsid w:val="00EA5673"/>
    <w:rsid w:val="00EA69A1"/>
    <w:rsid w:val="00EB0301"/>
    <w:rsid w:val="00EB5E9C"/>
    <w:rsid w:val="00EB5FCD"/>
    <w:rsid w:val="00EB6B73"/>
    <w:rsid w:val="00EC358B"/>
    <w:rsid w:val="00EC46BE"/>
    <w:rsid w:val="00ED2931"/>
    <w:rsid w:val="00ED7865"/>
    <w:rsid w:val="00EE5730"/>
    <w:rsid w:val="00EF540A"/>
    <w:rsid w:val="00EF654C"/>
    <w:rsid w:val="00F02D80"/>
    <w:rsid w:val="00F04131"/>
    <w:rsid w:val="00F11C4C"/>
    <w:rsid w:val="00F15205"/>
    <w:rsid w:val="00F203E5"/>
    <w:rsid w:val="00F2393D"/>
    <w:rsid w:val="00F30052"/>
    <w:rsid w:val="00F31C34"/>
    <w:rsid w:val="00F35A22"/>
    <w:rsid w:val="00F36155"/>
    <w:rsid w:val="00F36721"/>
    <w:rsid w:val="00F4691D"/>
    <w:rsid w:val="00F50462"/>
    <w:rsid w:val="00F55BCD"/>
    <w:rsid w:val="00F60082"/>
    <w:rsid w:val="00F61FA6"/>
    <w:rsid w:val="00F62808"/>
    <w:rsid w:val="00F63E80"/>
    <w:rsid w:val="00F6461C"/>
    <w:rsid w:val="00F806F2"/>
    <w:rsid w:val="00F844D4"/>
    <w:rsid w:val="00FA09B2"/>
    <w:rsid w:val="00FA5325"/>
    <w:rsid w:val="00FA64F8"/>
    <w:rsid w:val="00FB38AF"/>
    <w:rsid w:val="00FB5D4D"/>
    <w:rsid w:val="00FB6EC8"/>
    <w:rsid w:val="00FD2AD3"/>
    <w:rsid w:val="00FD476C"/>
    <w:rsid w:val="00FD49DE"/>
    <w:rsid w:val="00FE1524"/>
    <w:rsid w:val="00FE21B7"/>
    <w:rsid w:val="00FE2C35"/>
    <w:rsid w:val="00FE2DF9"/>
    <w:rsid w:val="00FE4B53"/>
    <w:rsid w:val="00FE5DA5"/>
    <w:rsid w:val="00FE78CA"/>
    <w:rsid w:val="00FF2077"/>
    <w:rsid w:val="00FF225A"/>
    <w:rsid w:val="00FF7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8592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5927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5927"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85927"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85927"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85927"/>
    <w:pPr>
      <w:keepNext/>
      <w:jc w:val="center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85927"/>
    <w:pPr>
      <w:keepNext/>
      <w:jc w:val="center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85927"/>
    <w:pPr>
      <w:keepNext/>
      <w:jc w:val="center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85927"/>
    <w:pPr>
      <w:keepNext/>
      <w:jc w:val="center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85927"/>
    <w:pPr>
      <w:keepNext/>
      <w:jc w:val="right"/>
      <w:outlineLvl w:val="8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3F56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13F56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713FC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3F56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3F5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713FC"/>
    <w:rPr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13F56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13F56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13F56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285927"/>
    <w:pPr>
      <w:ind w:right="737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13F56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285927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13F56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285927"/>
    <w:pPr>
      <w:jc w:val="both"/>
    </w:pPr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13F56"/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285927"/>
    <w:pPr>
      <w:ind w:right="141"/>
      <w:jc w:val="center"/>
    </w:pPr>
    <w:rPr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2A22D3"/>
    <w:rPr>
      <w:b/>
      <w:bCs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85927"/>
    <w:pPr>
      <w:ind w:left="108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3F56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85927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13F56"/>
    <w:rPr>
      <w:sz w:val="20"/>
      <w:szCs w:val="20"/>
    </w:rPr>
  </w:style>
  <w:style w:type="paragraph" w:customStyle="1" w:styleId="FR1">
    <w:name w:val="FR1"/>
    <w:uiPriority w:val="99"/>
    <w:rsid w:val="008704DE"/>
    <w:pPr>
      <w:widowControl w:val="0"/>
      <w:spacing w:before="660"/>
      <w:jc w:val="center"/>
    </w:pPr>
    <w:rPr>
      <w:b/>
      <w:bCs/>
    </w:rPr>
  </w:style>
  <w:style w:type="paragraph" w:customStyle="1" w:styleId="FR2">
    <w:name w:val="FR2"/>
    <w:uiPriority w:val="99"/>
    <w:rsid w:val="008704DE"/>
    <w:pPr>
      <w:widowControl w:val="0"/>
      <w:spacing w:before="80"/>
      <w:ind w:left="80"/>
    </w:pPr>
    <w:rPr>
      <w:sz w:val="16"/>
      <w:szCs w:val="16"/>
    </w:rPr>
  </w:style>
  <w:style w:type="table" w:styleId="TableGrid">
    <w:name w:val="Table Grid"/>
    <w:basedOn w:val="TableNormal"/>
    <w:uiPriority w:val="99"/>
    <w:rsid w:val="008704D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A75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F56"/>
    <w:rPr>
      <w:sz w:val="2"/>
      <w:szCs w:val="2"/>
    </w:rPr>
  </w:style>
  <w:style w:type="character" w:styleId="Hyperlink">
    <w:name w:val="Hyperlink"/>
    <w:basedOn w:val="DefaultParagraphFont"/>
    <w:uiPriority w:val="99"/>
    <w:rsid w:val="002A22D3"/>
    <w:rPr>
      <w:color w:val="0000FF"/>
      <w:u w:val="single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Normal"/>
    <w:uiPriority w:val="99"/>
    <w:rsid w:val="002A22D3"/>
    <w:rPr>
      <w:rFonts w:ascii="Verdana" w:hAnsi="Verdana" w:cs="Verdana"/>
      <w:lang w:val="en-US" w:eastAsia="en-US"/>
    </w:rPr>
  </w:style>
  <w:style w:type="character" w:customStyle="1" w:styleId="txt1">
    <w:name w:val="txt1"/>
    <w:basedOn w:val="DefaultParagraphFont"/>
    <w:uiPriority w:val="99"/>
    <w:rsid w:val="002A22D3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1C403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1"/>
    <w:basedOn w:val="Normal"/>
    <w:uiPriority w:val="99"/>
    <w:rsid w:val="008B747A"/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2"/>
    <w:basedOn w:val="Normal"/>
    <w:uiPriority w:val="99"/>
    <w:rsid w:val="00265CBF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1 Знак Знак Знак Знак3"/>
    <w:basedOn w:val="Normal"/>
    <w:uiPriority w:val="99"/>
    <w:rsid w:val="00C262B2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1654</TotalTime>
  <Pages>9</Pages>
  <Words>4374</Words>
  <Characters>24933</Characters>
  <Application>Microsoft Office Outlook</Application>
  <DocSecurity>0</DocSecurity>
  <Lines>0</Lines>
  <Paragraphs>0</Paragraphs>
  <ScaleCrop>false</ScaleCrop>
  <Company>KUI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Sveta</dc:creator>
  <cp:keywords/>
  <dc:description/>
  <cp:lastModifiedBy>urist4</cp:lastModifiedBy>
  <cp:revision>74</cp:revision>
  <cp:lastPrinted>2015-12-21T07:47:00Z</cp:lastPrinted>
  <dcterms:created xsi:type="dcterms:W3CDTF">2015-07-17T06:41:00Z</dcterms:created>
  <dcterms:modified xsi:type="dcterms:W3CDTF">2015-12-23T03:40:00Z</dcterms:modified>
</cp:coreProperties>
</file>